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F44B0" w14:textId="56F0DF9A" w:rsidR="00B318AA" w:rsidRPr="0017723F" w:rsidRDefault="00B318AA" w:rsidP="00B318AA">
      <w:pPr>
        <w:tabs>
          <w:tab w:val="left" w:pos="1985"/>
          <w:tab w:val="left" w:pos="7920"/>
        </w:tabs>
        <w:spacing w:after="0"/>
        <w:jc w:val="both"/>
        <w:rPr>
          <w:rFonts w:ascii="Arial" w:hAnsi="Arial" w:cs="Arial"/>
          <w:b/>
          <w:sz w:val="22"/>
        </w:rPr>
      </w:pPr>
      <w:bookmarkStart w:id="0" w:name="_Toc508617208"/>
      <w:r w:rsidRPr="00970BEC">
        <w:rPr>
          <w:rFonts w:ascii="Arial" w:hAnsi="Arial" w:cs="Arial"/>
          <w:b/>
          <w:sz w:val="22"/>
          <w:lang w:val="en-US"/>
        </w:rPr>
        <w:t>3GPP TSG-RAN WG4 Meeting #1</w:t>
      </w:r>
      <w:r w:rsidR="00970BEC">
        <w:rPr>
          <w:rFonts w:ascii="Arial" w:eastAsia="等线" w:hAnsi="Arial" w:cs="Arial" w:hint="eastAsia"/>
          <w:b/>
          <w:sz w:val="22"/>
          <w:lang w:val="en-US" w:eastAsia="zh-CN"/>
        </w:rPr>
        <w:t>1</w:t>
      </w:r>
      <w:r w:rsidR="00B00FB5">
        <w:rPr>
          <w:rFonts w:ascii="Arial" w:eastAsia="等线" w:hAnsi="Arial" w:cs="Arial" w:hint="eastAsia"/>
          <w:b/>
          <w:sz w:val="22"/>
          <w:lang w:val="en-US" w:eastAsia="zh-CN"/>
        </w:rPr>
        <w:t>2</w:t>
      </w:r>
      <w:r w:rsidR="00281A29">
        <w:rPr>
          <w:rFonts w:ascii="Arial" w:eastAsia="等线" w:hAnsi="Arial" w:cs="Arial" w:hint="eastAsia"/>
          <w:b/>
          <w:sz w:val="22"/>
          <w:lang w:val="en-US" w:eastAsia="zh-CN"/>
        </w:rPr>
        <w:t>bis</w:t>
      </w:r>
      <w:r w:rsidRPr="00970BEC">
        <w:rPr>
          <w:rFonts w:ascii="Arial" w:hAnsi="Arial" w:cs="Arial"/>
          <w:b/>
          <w:sz w:val="22"/>
          <w:lang w:val="en-US"/>
        </w:rPr>
        <w:tab/>
      </w:r>
      <w:r w:rsidR="00317D07" w:rsidRPr="00AE0E18">
        <w:rPr>
          <w:rFonts w:ascii="Arial" w:hAnsi="Arial" w:cs="Arial" w:hint="eastAsia"/>
          <w:b/>
          <w:sz w:val="22"/>
          <w:lang w:val="en-US"/>
        </w:rPr>
        <w:t>R4-2416575</w:t>
      </w:r>
      <w:r w:rsidRPr="00970BEC">
        <w:rPr>
          <w:rFonts w:ascii="Arial" w:hAnsi="Arial" w:cs="Arial"/>
          <w:b/>
          <w:sz w:val="22"/>
          <w:lang w:val="en-US"/>
        </w:rPr>
        <w:br/>
      </w:r>
      <w:r w:rsidR="005D3671" w:rsidRPr="005D3671">
        <w:rPr>
          <w:rFonts w:ascii="Arial" w:hAnsi="Arial" w:cs="Arial"/>
          <w:b/>
          <w:sz w:val="22"/>
        </w:rPr>
        <w:t xml:space="preserve">Hefei, Anhui, China, 14th – 18th </w:t>
      </w:r>
      <w:proofErr w:type="gramStart"/>
      <w:r w:rsidR="005D3671" w:rsidRPr="005D3671">
        <w:rPr>
          <w:rFonts w:ascii="Arial" w:hAnsi="Arial" w:cs="Arial"/>
          <w:b/>
          <w:sz w:val="22"/>
        </w:rPr>
        <w:t>October,</w:t>
      </w:r>
      <w:proofErr w:type="gramEnd"/>
      <w:r w:rsidR="005D3671" w:rsidRPr="005D3671">
        <w:rPr>
          <w:rFonts w:ascii="Arial" w:hAnsi="Arial" w:cs="Arial"/>
          <w:b/>
          <w:sz w:val="22"/>
        </w:rPr>
        <w:t xml:space="preserve"> 2024</w:t>
      </w:r>
    </w:p>
    <w:p w14:paraId="498AE5E9" w14:textId="77777777" w:rsidR="004578A5" w:rsidRPr="0017723F" w:rsidRDefault="004578A5" w:rsidP="004578A5">
      <w:pPr>
        <w:rPr>
          <w:rFonts w:ascii="Arial" w:hAnsi="Arial" w:cs="Arial"/>
        </w:rPr>
      </w:pPr>
    </w:p>
    <w:p w14:paraId="70A2EA8B" w14:textId="77777777" w:rsidR="004578A5" w:rsidRDefault="004578A5" w:rsidP="004578A5">
      <w:pPr>
        <w:spacing w:after="60"/>
        <w:ind w:left="1985" w:hanging="1985"/>
        <w:rPr>
          <w:rFonts w:ascii="Arial" w:eastAsia="等线" w:hAnsi="Arial" w:cs="Arial"/>
          <w:b/>
          <w:sz w:val="22"/>
          <w:szCs w:val="22"/>
          <w:lang w:eastAsia="zh-CN"/>
        </w:rPr>
      </w:pPr>
      <w:r w:rsidRPr="0017723F">
        <w:rPr>
          <w:rFonts w:ascii="Arial" w:hAnsi="Arial" w:cs="Arial"/>
          <w:b/>
          <w:sz w:val="22"/>
          <w:szCs w:val="22"/>
        </w:rPr>
        <w:t>Title:</w:t>
      </w:r>
      <w:r w:rsidRPr="0017723F">
        <w:rPr>
          <w:rFonts w:ascii="Arial" w:hAnsi="Arial" w:cs="Arial"/>
          <w:b/>
          <w:sz w:val="22"/>
          <w:szCs w:val="22"/>
        </w:rPr>
        <w:tab/>
      </w:r>
      <w:r w:rsidR="002266F5">
        <w:rPr>
          <w:rFonts w:ascii="Arial" w:eastAsia="等线" w:hAnsi="Arial" w:cs="Arial" w:hint="eastAsia"/>
          <w:b/>
          <w:sz w:val="22"/>
          <w:szCs w:val="22"/>
          <w:lang w:eastAsia="zh-CN"/>
        </w:rPr>
        <w:t xml:space="preserve">Reply </w:t>
      </w:r>
      <w:r w:rsidR="00DD52A2" w:rsidRPr="0017723F">
        <w:rPr>
          <w:rFonts w:ascii="Arial" w:hAnsi="Arial" w:cs="Arial"/>
          <w:b/>
          <w:sz w:val="22"/>
          <w:szCs w:val="22"/>
        </w:rPr>
        <w:t xml:space="preserve">LS </w:t>
      </w:r>
      <w:r w:rsidR="00281A29">
        <w:rPr>
          <w:rFonts w:ascii="Arial" w:eastAsia="等线" w:hAnsi="Arial" w:cs="Arial" w:hint="eastAsia"/>
          <w:b/>
          <w:sz w:val="22"/>
          <w:szCs w:val="22"/>
          <w:lang w:eastAsia="zh-CN"/>
        </w:rPr>
        <w:t xml:space="preserve">to CTIA </w:t>
      </w:r>
      <w:r w:rsidR="00DD52A2" w:rsidRPr="0017723F">
        <w:rPr>
          <w:rFonts w:ascii="Arial" w:hAnsi="Arial" w:cs="Arial"/>
          <w:b/>
          <w:sz w:val="22"/>
          <w:szCs w:val="22"/>
        </w:rPr>
        <w:t xml:space="preserve">on </w:t>
      </w:r>
      <w:r w:rsidR="00281A29">
        <w:rPr>
          <w:rFonts w:ascii="Arial" w:eastAsia="等线" w:hAnsi="Arial" w:cs="Arial" w:hint="eastAsia"/>
          <w:b/>
          <w:sz w:val="22"/>
          <w:szCs w:val="22"/>
          <w:lang w:eastAsia="zh-CN"/>
        </w:rPr>
        <w:t>XR device type for phantom development</w:t>
      </w:r>
    </w:p>
    <w:p w14:paraId="350CBA9A" w14:textId="77777777" w:rsidR="005D3671" w:rsidRPr="00973E0F" w:rsidRDefault="005D3671" w:rsidP="005D3671">
      <w:pPr>
        <w:spacing w:after="60"/>
        <w:ind w:left="1985" w:hanging="1985"/>
        <w:rPr>
          <w:rFonts w:ascii="Arial" w:hAnsi="Arial" w:cs="Arial"/>
          <w:b/>
          <w:bCs/>
          <w:sz w:val="22"/>
          <w:szCs w:val="22"/>
        </w:rPr>
      </w:pPr>
      <w:bookmarkStart w:id="1" w:name="OLE_LINK57"/>
      <w:bookmarkStart w:id="2" w:name="OLE_LINK58"/>
      <w:r w:rsidRPr="00973E0F">
        <w:rPr>
          <w:rFonts w:ascii="Arial" w:hAnsi="Arial" w:cs="Arial"/>
          <w:b/>
          <w:sz w:val="22"/>
          <w:szCs w:val="22"/>
        </w:rPr>
        <w:t>Response to:</w:t>
      </w:r>
      <w:r w:rsidRPr="00973E0F">
        <w:rPr>
          <w:rFonts w:ascii="Arial" w:hAnsi="Arial" w:cs="Arial"/>
          <w:b/>
          <w:bCs/>
          <w:sz w:val="22"/>
          <w:szCs w:val="22"/>
        </w:rPr>
        <w:tab/>
      </w:r>
      <w:r w:rsidR="002266F5" w:rsidRPr="002266F5">
        <w:rPr>
          <w:rFonts w:ascii="Arial" w:hAnsi="Arial" w:cs="Arial"/>
          <w:b/>
          <w:bCs/>
          <w:sz w:val="22"/>
          <w:szCs w:val="22"/>
        </w:rPr>
        <w:t>R4-2413465</w:t>
      </w:r>
    </w:p>
    <w:p w14:paraId="445F7332" w14:textId="77777777" w:rsidR="004578A5" w:rsidRDefault="004578A5" w:rsidP="004578A5">
      <w:pPr>
        <w:spacing w:after="60"/>
        <w:ind w:left="1985" w:hanging="1985"/>
        <w:rPr>
          <w:rFonts w:ascii="Arial" w:eastAsia="等线" w:hAnsi="Arial" w:cs="Arial"/>
          <w:b/>
          <w:bCs/>
          <w:sz w:val="22"/>
          <w:szCs w:val="22"/>
          <w:lang w:eastAsia="zh-CN"/>
        </w:rPr>
      </w:pPr>
      <w:bookmarkStart w:id="3" w:name="OLE_LINK59"/>
      <w:bookmarkStart w:id="4" w:name="OLE_LINK60"/>
      <w:bookmarkStart w:id="5" w:name="OLE_LINK61"/>
      <w:bookmarkEnd w:id="1"/>
      <w:bookmarkEnd w:id="2"/>
      <w:r w:rsidRPr="0017723F">
        <w:rPr>
          <w:rFonts w:ascii="Arial" w:hAnsi="Arial" w:cs="Arial"/>
          <w:b/>
          <w:sz w:val="22"/>
          <w:szCs w:val="22"/>
        </w:rPr>
        <w:t>Release:</w:t>
      </w:r>
      <w:r w:rsidRPr="0017723F">
        <w:rPr>
          <w:rFonts w:ascii="Arial" w:hAnsi="Arial" w:cs="Arial"/>
          <w:b/>
          <w:bCs/>
          <w:sz w:val="22"/>
          <w:szCs w:val="22"/>
        </w:rPr>
        <w:tab/>
      </w:r>
      <w:r w:rsidR="00B3427A">
        <w:rPr>
          <w:rFonts w:ascii="Arial" w:eastAsia="等线" w:hAnsi="Arial" w:cs="Arial" w:hint="eastAsia"/>
          <w:b/>
          <w:bCs/>
          <w:sz w:val="22"/>
          <w:szCs w:val="22"/>
          <w:lang w:eastAsia="zh-CN"/>
        </w:rPr>
        <w:t>Rel-19</w:t>
      </w:r>
    </w:p>
    <w:bookmarkEnd w:id="3"/>
    <w:bookmarkEnd w:id="4"/>
    <w:bookmarkEnd w:id="5"/>
    <w:p w14:paraId="1CD3296C" w14:textId="77777777" w:rsidR="004578A5" w:rsidRPr="0017723F" w:rsidRDefault="004578A5" w:rsidP="004578A5">
      <w:pPr>
        <w:spacing w:after="60"/>
        <w:ind w:left="1985" w:hanging="1985"/>
        <w:rPr>
          <w:rFonts w:ascii="Arial" w:hAnsi="Arial" w:cs="Arial"/>
          <w:b/>
          <w:bCs/>
          <w:sz w:val="22"/>
          <w:szCs w:val="22"/>
        </w:rPr>
      </w:pPr>
      <w:r w:rsidRPr="0017723F">
        <w:rPr>
          <w:rFonts w:ascii="Arial" w:hAnsi="Arial" w:cs="Arial"/>
          <w:b/>
          <w:sz w:val="22"/>
          <w:szCs w:val="22"/>
        </w:rPr>
        <w:t>Work Item:</w:t>
      </w:r>
      <w:r w:rsidRPr="0017723F">
        <w:rPr>
          <w:rFonts w:ascii="Arial" w:hAnsi="Arial" w:cs="Arial"/>
          <w:b/>
          <w:bCs/>
          <w:sz w:val="22"/>
          <w:szCs w:val="22"/>
        </w:rPr>
        <w:tab/>
      </w:r>
      <w:r w:rsidR="00B3427A" w:rsidRPr="00B3427A">
        <w:rPr>
          <w:rFonts w:ascii="Arial" w:hAnsi="Arial" w:cs="Arial"/>
          <w:b/>
          <w:bCs/>
          <w:sz w:val="22"/>
          <w:szCs w:val="22"/>
        </w:rPr>
        <w:t>TRP_TRS_MIMO_OTA_Ph3</w:t>
      </w:r>
      <w:r w:rsidRPr="0017723F">
        <w:rPr>
          <w:rFonts w:ascii="Arial" w:hAnsi="Arial" w:cs="Arial"/>
          <w:b/>
          <w:bCs/>
          <w:sz w:val="22"/>
          <w:szCs w:val="22"/>
        </w:rPr>
        <w:t xml:space="preserve">  </w:t>
      </w:r>
    </w:p>
    <w:p w14:paraId="6BE8C90E" w14:textId="77777777" w:rsidR="004578A5" w:rsidRPr="0017723F" w:rsidRDefault="004578A5" w:rsidP="004578A5">
      <w:pPr>
        <w:spacing w:after="60"/>
        <w:ind w:left="1985" w:hanging="1985"/>
        <w:rPr>
          <w:rFonts w:ascii="Arial" w:hAnsi="Arial" w:cs="Arial"/>
          <w:b/>
          <w:sz w:val="22"/>
          <w:szCs w:val="22"/>
        </w:rPr>
      </w:pPr>
    </w:p>
    <w:p w14:paraId="5C762076" w14:textId="77777777" w:rsidR="004578A5" w:rsidRPr="0017723F" w:rsidRDefault="004578A5" w:rsidP="004578A5">
      <w:pPr>
        <w:spacing w:after="60"/>
        <w:ind w:left="1985" w:hanging="1985"/>
        <w:rPr>
          <w:rFonts w:ascii="Arial" w:hAnsi="Arial" w:cs="Arial"/>
          <w:b/>
          <w:sz w:val="22"/>
          <w:szCs w:val="22"/>
        </w:rPr>
      </w:pPr>
      <w:r w:rsidRPr="0017723F">
        <w:rPr>
          <w:rFonts w:ascii="Arial" w:hAnsi="Arial" w:cs="Arial"/>
          <w:b/>
          <w:sz w:val="22"/>
          <w:szCs w:val="22"/>
        </w:rPr>
        <w:t>Source:</w:t>
      </w:r>
      <w:r w:rsidRPr="0017723F">
        <w:rPr>
          <w:rFonts w:ascii="Arial" w:hAnsi="Arial" w:cs="Arial"/>
          <w:b/>
          <w:sz w:val="22"/>
          <w:szCs w:val="22"/>
        </w:rPr>
        <w:tab/>
        <w:t>3GPP RAN4</w:t>
      </w:r>
    </w:p>
    <w:p w14:paraId="3AC82ACE" w14:textId="77777777" w:rsidR="004578A5" w:rsidRDefault="004578A5" w:rsidP="004578A5">
      <w:pPr>
        <w:spacing w:after="60"/>
        <w:ind w:left="1985" w:hanging="1985"/>
        <w:rPr>
          <w:rFonts w:ascii="Arial" w:eastAsia="等线" w:hAnsi="Arial" w:cs="Arial"/>
          <w:b/>
          <w:bCs/>
          <w:sz w:val="22"/>
          <w:szCs w:val="22"/>
          <w:lang w:eastAsia="zh-CN"/>
        </w:rPr>
      </w:pPr>
      <w:r w:rsidRPr="0017723F">
        <w:rPr>
          <w:rFonts w:ascii="Arial" w:hAnsi="Arial" w:cs="Arial"/>
          <w:b/>
          <w:sz w:val="22"/>
          <w:szCs w:val="22"/>
        </w:rPr>
        <w:t>To:</w:t>
      </w:r>
      <w:r w:rsidRPr="0017723F">
        <w:rPr>
          <w:rFonts w:ascii="Arial" w:hAnsi="Arial" w:cs="Arial"/>
          <w:b/>
          <w:bCs/>
          <w:sz w:val="22"/>
          <w:szCs w:val="22"/>
        </w:rPr>
        <w:tab/>
      </w:r>
      <w:r w:rsidR="002266F5" w:rsidRPr="002266F5">
        <w:rPr>
          <w:rFonts w:ascii="Arial" w:eastAsia="等线" w:hAnsi="Arial" w:cs="Arial"/>
          <w:b/>
          <w:bCs/>
          <w:sz w:val="22"/>
          <w:szCs w:val="22"/>
          <w:lang w:eastAsia="zh-CN"/>
        </w:rPr>
        <w:t>CTIA Certification OTA NFP Sub</w:t>
      </w:r>
      <w:r w:rsidR="00817342">
        <w:rPr>
          <w:rFonts w:ascii="Arial" w:eastAsia="等线" w:hAnsi="Arial" w:cs="Arial"/>
          <w:b/>
          <w:bCs/>
          <w:sz w:val="22"/>
          <w:szCs w:val="22"/>
          <w:lang w:eastAsia="zh-CN"/>
        </w:rPr>
        <w:t>-</w:t>
      </w:r>
      <w:r w:rsidR="002266F5" w:rsidRPr="002266F5">
        <w:rPr>
          <w:rFonts w:ascii="Arial" w:eastAsia="等线" w:hAnsi="Arial" w:cs="Arial"/>
          <w:b/>
          <w:bCs/>
          <w:sz w:val="22"/>
          <w:szCs w:val="22"/>
          <w:lang w:eastAsia="zh-CN"/>
        </w:rPr>
        <w:t>Working Group</w:t>
      </w:r>
    </w:p>
    <w:p w14:paraId="2C1EF5CE" w14:textId="77777777" w:rsidR="004578A5" w:rsidRDefault="004578A5" w:rsidP="004578A5">
      <w:pPr>
        <w:spacing w:after="60"/>
        <w:ind w:left="1985" w:hanging="1985"/>
        <w:rPr>
          <w:rFonts w:ascii="Arial" w:eastAsia="等线" w:hAnsi="Arial" w:cs="Arial"/>
          <w:b/>
          <w:bCs/>
          <w:sz w:val="22"/>
          <w:szCs w:val="22"/>
          <w:lang w:eastAsia="zh-CN"/>
        </w:rPr>
      </w:pPr>
      <w:bookmarkStart w:id="6" w:name="OLE_LINK45"/>
      <w:bookmarkStart w:id="7" w:name="OLE_LINK46"/>
      <w:r w:rsidRPr="0017723F">
        <w:rPr>
          <w:rFonts w:ascii="Arial" w:hAnsi="Arial" w:cs="Arial"/>
          <w:b/>
          <w:sz w:val="22"/>
          <w:szCs w:val="22"/>
        </w:rPr>
        <w:t>Cc:</w:t>
      </w:r>
      <w:r w:rsidRPr="0017723F">
        <w:rPr>
          <w:rFonts w:ascii="Arial" w:hAnsi="Arial" w:cs="Arial"/>
          <w:b/>
          <w:bCs/>
          <w:sz w:val="22"/>
          <w:szCs w:val="22"/>
        </w:rPr>
        <w:tab/>
      </w:r>
      <w:r w:rsidR="002266F5" w:rsidRPr="002266F5">
        <w:rPr>
          <w:rFonts w:ascii="Arial" w:hAnsi="Arial" w:cs="Arial"/>
          <w:b/>
          <w:bCs/>
          <w:sz w:val="22"/>
          <w:szCs w:val="22"/>
        </w:rPr>
        <w:t>CTIA Certification OTA Working Group</w:t>
      </w:r>
    </w:p>
    <w:bookmarkEnd w:id="6"/>
    <w:bookmarkEnd w:id="7"/>
    <w:p w14:paraId="3AC8B8ED" w14:textId="77777777" w:rsidR="004578A5" w:rsidRPr="0017723F" w:rsidRDefault="004578A5" w:rsidP="004578A5">
      <w:pPr>
        <w:spacing w:after="60"/>
        <w:ind w:left="1985" w:hanging="1985"/>
        <w:rPr>
          <w:rFonts w:ascii="Arial" w:hAnsi="Arial" w:cs="Arial"/>
          <w:bCs/>
        </w:rPr>
      </w:pPr>
    </w:p>
    <w:p w14:paraId="416B34D0" w14:textId="77777777" w:rsidR="004578A5" w:rsidRPr="0017723F" w:rsidRDefault="004578A5" w:rsidP="004578A5">
      <w:pPr>
        <w:spacing w:after="60"/>
        <w:ind w:left="1985" w:hanging="1985"/>
        <w:rPr>
          <w:rFonts w:ascii="Arial" w:hAnsi="Arial" w:cs="Arial"/>
          <w:b/>
          <w:bCs/>
          <w:sz w:val="22"/>
          <w:szCs w:val="22"/>
        </w:rPr>
      </w:pPr>
      <w:r w:rsidRPr="0017723F">
        <w:rPr>
          <w:rFonts w:ascii="Arial" w:hAnsi="Arial" w:cs="Arial"/>
          <w:b/>
          <w:sz w:val="22"/>
          <w:szCs w:val="22"/>
        </w:rPr>
        <w:t>Contact person:</w:t>
      </w:r>
      <w:r w:rsidRPr="0017723F">
        <w:rPr>
          <w:rFonts w:ascii="Arial" w:hAnsi="Arial" w:cs="Arial"/>
          <w:b/>
          <w:bCs/>
          <w:sz w:val="22"/>
          <w:szCs w:val="22"/>
        </w:rPr>
        <w:tab/>
        <w:t>Ruixin Wang</w:t>
      </w:r>
    </w:p>
    <w:p w14:paraId="48D5EBCD" w14:textId="77777777" w:rsidR="004578A5" w:rsidRDefault="004578A5" w:rsidP="004578A5">
      <w:pPr>
        <w:spacing w:after="60"/>
        <w:ind w:left="1985" w:hanging="1985"/>
        <w:rPr>
          <w:rStyle w:val="ae"/>
          <w:rFonts w:ascii="Arial" w:eastAsia="等线" w:hAnsi="Arial" w:cs="Arial"/>
          <w:b/>
          <w:bCs/>
          <w:lang w:val="it-IT" w:eastAsia="zh-CN"/>
        </w:rPr>
      </w:pPr>
      <w:r w:rsidRPr="0017723F">
        <w:rPr>
          <w:rFonts w:ascii="Arial" w:hAnsi="Arial" w:cs="Arial"/>
          <w:b/>
          <w:bCs/>
          <w:sz w:val="22"/>
          <w:szCs w:val="22"/>
        </w:rPr>
        <w:tab/>
      </w:r>
      <w:hyperlink r:id="rId9" w:history="1">
        <w:r w:rsidRPr="0017723F">
          <w:rPr>
            <w:rStyle w:val="ae"/>
            <w:rFonts w:ascii="Arial" w:hAnsi="Arial" w:cs="Arial"/>
            <w:b/>
            <w:bCs/>
            <w:lang w:val="it-IT" w:eastAsia="zh-CN"/>
          </w:rPr>
          <w:t>ruixin.wang@vivo.com</w:t>
        </w:r>
      </w:hyperlink>
    </w:p>
    <w:p w14:paraId="51C3E1F3" w14:textId="71BF02C4" w:rsidR="00DB6C83" w:rsidRDefault="00817342" w:rsidP="00DB6C83">
      <w:pPr>
        <w:spacing w:after="60"/>
        <w:ind w:left="1985"/>
        <w:rPr>
          <w:rFonts w:ascii="Arial" w:eastAsia="等线" w:hAnsi="Arial" w:cs="Arial"/>
          <w:b/>
          <w:bCs/>
          <w:sz w:val="22"/>
          <w:szCs w:val="22"/>
          <w:lang w:eastAsia="zh-CN"/>
        </w:rPr>
      </w:pPr>
      <w:r>
        <w:rPr>
          <w:rFonts w:ascii="Arial" w:eastAsia="等线" w:hAnsi="Arial" w:cs="Arial"/>
          <w:b/>
          <w:bCs/>
          <w:sz w:val="22"/>
          <w:szCs w:val="22"/>
          <w:lang w:eastAsia="zh-CN"/>
        </w:rPr>
        <w:t>Wisuit Sinsathitchai</w:t>
      </w:r>
    </w:p>
    <w:p w14:paraId="62C0163F" w14:textId="47DA01A7" w:rsidR="00DB6C83" w:rsidRDefault="00DB6C83" w:rsidP="00DB6C83">
      <w:pPr>
        <w:spacing w:after="60"/>
        <w:ind w:left="1985" w:hanging="1985"/>
        <w:rPr>
          <w:rStyle w:val="ae"/>
          <w:rFonts w:ascii="Arial" w:eastAsia="等线" w:hAnsi="Arial" w:cs="Arial"/>
          <w:b/>
          <w:bCs/>
          <w:lang w:val="it-IT" w:eastAsia="zh-CN"/>
        </w:rPr>
      </w:pPr>
      <w:r w:rsidRPr="0017723F">
        <w:rPr>
          <w:rFonts w:ascii="Arial" w:hAnsi="Arial" w:cs="Arial"/>
          <w:b/>
          <w:bCs/>
          <w:sz w:val="22"/>
          <w:szCs w:val="22"/>
        </w:rPr>
        <w:tab/>
      </w:r>
      <w:hyperlink r:id="rId10" w:history="1">
        <w:r w:rsidR="00817342" w:rsidRPr="00817342">
          <w:rPr>
            <w:rStyle w:val="ae"/>
            <w:rFonts w:ascii="Arial" w:eastAsia="等线" w:hAnsi="Arial" w:cs="Arial"/>
            <w:b/>
            <w:bCs/>
            <w:lang w:val="it-IT" w:eastAsia="zh-CN"/>
          </w:rPr>
          <w:t>wsinsathitchai@apple.com</w:t>
        </w:r>
      </w:hyperlink>
    </w:p>
    <w:p w14:paraId="7E224919" w14:textId="77777777" w:rsidR="008D3A54" w:rsidRPr="00DB6C83" w:rsidRDefault="008D3A54" w:rsidP="004578A5">
      <w:pPr>
        <w:spacing w:after="60"/>
        <w:ind w:left="1985" w:hanging="1985"/>
        <w:rPr>
          <w:rFonts w:ascii="Arial" w:eastAsia="等线" w:hAnsi="Arial" w:cs="Arial"/>
          <w:b/>
          <w:bCs/>
          <w:sz w:val="22"/>
          <w:szCs w:val="22"/>
          <w:lang w:val="it-IT"/>
        </w:rPr>
      </w:pPr>
    </w:p>
    <w:p w14:paraId="045B3899" w14:textId="77777777" w:rsidR="004578A5" w:rsidRPr="0017723F" w:rsidRDefault="004578A5" w:rsidP="004578A5">
      <w:pPr>
        <w:spacing w:after="60"/>
        <w:ind w:left="1985" w:hanging="1985"/>
        <w:rPr>
          <w:rStyle w:val="ae"/>
          <w:rFonts w:ascii="Arial" w:hAnsi="Arial" w:cs="Arial"/>
          <w:lang w:val="it-IT" w:eastAsia="zh-CN"/>
        </w:rPr>
      </w:pPr>
      <w:r w:rsidRPr="0017723F">
        <w:rPr>
          <w:rFonts w:ascii="Arial" w:hAnsi="Arial" w:cs="Arial"/>
          <w:b/>
          <w:bCs/>
          <w:sz w:val="22"/>
          <w:szCs w:val="22"/>
        </w:rPr>
        <w:tab/>
      </w:r>
    </w:p>
    <w:p w14:paraId="3A970A71" w14:textId="77777777" w:rsidR="004578A5" w:rsidRPr="0017723F" w:rsidRDefault="004578A5" w:rsidP="004578A5">
      <w:pPr>
        <w:spacing w:after="60"/>
        <w:ind w:left="1985" w:hanging="1985"/>
        <w:rPr>
          <w:rFonts w:ascii="Arial" w:hAnsi="Arial" w:cs="Arial"/>
          <w:b/>
          <w:sz w:val="22"/>
          <w:szCs w:val="22"/>
        </w:rPr>
      </w:pPr>
      <w:r w:rsidRPr="0017723F">
        <w:rPr>
          <w:rFonts w:ascii="Arial" w:hAnsi="Arial" w:cs="Arial"/>
          <w:b/>
          <w:sz w:val="22"/>
          <w:szCs w:val="22"/>
        </w:rPr>
        <w:t xml:space="preserve">Send any </w:t>
      </w:r>
      <w:proofErr w:type="gramStart"/>
      <w:r w:rsidRPr="0017723F">
        <w:rPr>
          <w:rFonts w:ascii="Arial" w:hAnsi="Arial" w:cs="Arial"/>
          <w:b/>
          <w:sz w:val="22"/>
          <w:szCs w:val="22"/>
        </w:rPr>
        <w:t>reply</w:t>
      </w:r>
      <w:proofErr w:type="gramEnd"/>
      <w:r w:rsidRPr="0017723F">
        <w:rPr>
          <w:rFonts w:ascii="Arial" w:hAnsi="Arial" w:cs="Arial"/>
          <w:b/>
          <w:sz w:val="22"/>
          <w:szCs w:val="22"/>
        </w:rPr>
        <w:t xml:space="preserve"> LS to:</w:t>
      </w:r>
      <w:r w:rsidRPr="0017723F">
        <w:rPr>
          <w:rFonts w:ascii="Arial" w:hAnsi="Arial" w:cs="Arial"/>
          <w:b/>
          <w:sz w:val="22"/>
          <w:szCs w:val="22"/>
        </w:rPr>
        <w:tab/>
        <w:t xml:space="preserve">3GPP Liaisons Coordinator, </w:t>
      </w:r>
      <w:hyperlink r:id="rId11" w:history="1">
        <w:r w:rsidRPr="0017723F">
          <w:rPr>
            <w:rStyle w:val="ae"/>
            <w:rFonts w:ascii="Arial" w:hAnsi="Arial" w:cs="Arial"/>
            <w:b/>
            <w:sz w:val="22"/>
            <w:szCs w:val="22"/>
          </w:rPr>
          <w:t>mailto:3GPPLiaison@etsi.org</w:t>
        </w:r>
      </w:hyperlink>
    </w:p>
    <w:p w14:paraId="4F78681E" w14:textId="77777777" w:rsidR="004578A5" w:rsidRPr="0017723F" w:rsidRDefault="004578A5" w:rsidP="004578A5">
      <w:pPr>
        <w:spacing w:after="60"/>
        <w:ind w:left="1985" w:hanging="1985"/>
        <w:rPr>
          <w:rFonts w:ascii="Arial" w:hAnsi="Arial" w:cs="Arial"/>
          <w:b/>
        </w:rPr>
      </w:pPr>
    </w:p>
    <w:p w14:paraId="593F2349" w14:textId="77777777" w:rsidR="004578A5" w:rsidRPr="0017723F" w:rsidRDefault="004578A5" w:rsidP="004578A5">
      <w:pPr>
        <w:spacing w:after="60"/>
        <w:ind w:left="1985" w:hanging="1985"/>
        <w:rPr>
          <w:rFonts w:ascii="Arial" w:hAnsi="Arial" w:cs="Arial"/>
          <w:bCs/>
        </w:rPr>
      </w:pPr>
      <w:r w:rsidRPr="0017723F">
        <w:rPr>
          <w:rFonts w:ascii="Arial" w:hAnsi="Arial" w:cs="Arial"/>
          <w:b/>
        </w:rPr>
        <w:t>Attachments:</w:t>
      </w:r>
      <w:r w:rsidRPr="0017723F">
        <w:rPr>
          <w:rFonts w:ascii="Arial" w:hAnsi="Arial" w:cs="Arial"/>
          <w:bCs/>
        </w:rPr>
        <w:tab/>
      </w:r>
    </w:p>
    <w:p w14:paraId="66397FEF" w14:textId="77777777" w:rsidR="004578A5" w:rsidRPr="0017723F" w:rsidRDefault="004578A5" w:rsidP="004578A5">
      <w:pPr>
        <w:pStyle w:val="1"/>
        <w:rPr>
          <w:rFonts w:cs="Arial"/>
        </w:rPr>
      </w:pPr>
      <w:r w:rsidRPr="0017723F">
        <w:rPr>
          <w:rFonts w:cs="Arial"/>
        </w:rPr>
        <w:t>1</w:t>
      </w:r>
      <w:r w:rsidRPr="0017723F">
        <w:rPr>
          <w:rFonts w:cs="Arial"/>
        </w:rPr>
        <w:tab/>
        <w:t>Overall description</w:t>
      </w:r>
    </w:p>
    <w:p w14:paraId="46EDDA8D" w14:textId="77777777" w:rsidR="004578A5" w:rsidRPr="0017723F" w:rsidRDefault="001A0A99" w:rsidP="004578A5">
      <w:pPr>
        <w:rPr>
          <w:rFonts w:ascii="Arial" w:hAnsi="Arial" w:cs="Arial"/>
          <w:lang w:eastAsia="zh-CN"/>
        </w:rPr>
      </w:pPr>
      <w:r w:rsidRPr="001A0A99">
        <w:rPr>
          <w:rFonts w:ascii="Arial" w:hAnsi="Arial" w:cs="Arial"/>
          <w:lang w:eastAsia="zh-CN"/>
        </w:rPr>
        <w:t xml:space="preserve">3GPP RAN4 would like to thank </w:t>
      </w:r>
      <w:r w:rsidR="00B663CB">
        <w:rPr>
          <w:rFonts w:ascii="Arial" w:eastAsia="等线" w:hAnsi="Arial" w:cs="Arial" w:hint="eastAsia"/>
          <w:lang w:eastAsia="zh-CN"/>
        </w:rPr>
        <w:t xml:space="preserve">CTIA </w:t>
      </w:r>
      <w:r w:rsidR="00B663CB" w:rsidRPr="00B663CB">
        <w:rPr>
          <w:rFonts w:ascii="Arial" w:eastAsia="等线" w:hAnsi="Arial" w:cs="Arial"/>
          <w:lang w:eastAsia="zh-CN"/>
        </w:rPr>
        <w:t>OTA NFP Sub</w:t>
      </w:r>
      <w:r w:rsidR="00817342">
        <w:rPr>
          <w:rFonts w:ascii="Arial" w:eastAsia="等线" w:hAnsi="Arial" w:cs="Arial"/>
          <w:lang w:eastAsia="zh-CN"/>
        </w:rPr>
        <w:t>-</w:t>
      </w:r>
      <w:r w:rsidR="00B663CB" w:rsidRPr="00B663CB">
        <w:rPr>
          <w:rFonts w:ascii="Arial" w:eastAsia="等线" w:hAnsi="Arial" w:cs="Arial"/>
          <w:lang w:eastAsia="zh-CN"/>
        </w:rPr>
        <w:t>Working Group</w:t>
      </w:r>
      <w:r w:rsidRPr="001A0A99">
        <w:rPr>
          <w:rFonts w:ascii="Arial" w:hAnsi="Arial" w:cs="Arial"/>
          <w:lang w:eastAsia="zh-CN"/>
        </w:rPr>
        <w:t xml:space="preserve"> for their LS in </w:t>
      </w:r>
      <w:r w:rsidR="00B663CB" w:rsidRPr="00B663CB">
        <w:rPr>
          <w:rFonts w:ascii="Arial" w:hAnsi="Arial" w:cs="Arial"/>
          <w:lang w:eastAsia="zh-CN"/>
        </w:rPr>
        <w:t>R4-2413465</w:t>
      </w:r>
      <w:r w:rsidRPr="001A0A99">
        <w:rPr>
          <w:rFonts w:ascii="Arial" w:hAnsi="Arial" w:cs="Arial"/>
          <w:lang w:eastAsia="zh-CN"/>
        </w:rPr>
        <w:t xml:space="preserve"> on </w:t>
      </w:r>
      <w:r w:rsidR="00B663CB">
        <w:rPr>
          <w:rFonts w:ascii="Arial" w:eastAsia="等线" w:hAnsi="Arial" w:cs="Arial" w:hint="eastAsia"/>
          <w:lang w:eastAsia="zh-CN"/>
        </w:rPr>
        <w:t xml:space="preserve">the good progress </w:t>
      </w:r>
      <w:r w:rsidR="003152A8">
        <w:rPr>
          <w:rFonts w:ascii="Arial" w:eastAsia="等线" w:hAnsi="Arial" w:cs="Arial" w:hint="eastAsia"/>
          <w:lang w:eastAsia="zh-CN"/>
        </w:rPr>
        <w:t>of</w:t>
      </w:r>
      <w:r w:rsidRPr="001A0A99">
        <w:rPr>
          <w:rFonts w:ascii="Arial" w:hAnsi="Arial" w:cs="Arial"/>
          <w:lang w:eastAsia="zh-CN"/>
        </w:rPr>
        <w:t xml:space="preserve"> </w:t>
      </w:r>
      <w:r w:rsidR="00B663CB" w:rsidRPr="00B663CB">
        <w:rPr>
          <w:rFonts w:ascii="Arial" w:hAnsi="Arial" w:cs="Arial"/>
          <w:lang w:eastAsia="zh-CN"/>
        </w:rPr>
        <w:t>XR phantom</w:t>
      </w:r>
      <w:r w:rsidR="003152A8">
        <w:rPr>
          <w:rFonts w:ascii="Arial" w:eastAsia="等线" w:hAnsi="Arial" w:cs="Arial" w:hint="eastAsia"/>
          <w:lang w:eastAsia="zh-CN"/>
        </w:rPr>
        <w:t xml:space="preserve"> development</w:t>
      </w:r>
      <w:r w:rsidR="00085961" w:rsidRPr="0017723F">
        <w:rPr>
          <w:rFonts w:ascii="Arial" w:hAnsi="Arial" w:cs="Arial"/>
          <w:lang w:eastAsia="zh-CN"/>
        </w:rPr>
        <w:t xml:space="preserve">. </w:t>
      </w:r>
    </w:p>
    <w:p w14:paraId="2DE62E30" w14:textId="390E7E23" w:rsidR="00A315AE" w:rsidRDefault="00A50102" w:rsidP="004578A5">
      <w:pPr>
        <w:rPr>
          <w:rFonts w:ascii="Arial" w:eastAsia="等线" w:hAnsi="Arial" w:cs="Arial"/>
          <w:lang w:val="en-US" w:eastAsia="zh-CN"/>
        </w:rPr>
      </w:pPr>
      <w:r>
        <w:rPr>
          <w:rFonts w:ascii="Arial" w:eastAsia="等线" w:hAnsi="Arial" w:cs="Arial" w:hint="eastAsia"/>
          <w:lang w:val="en-US" w:eastAsia="zh-CN"/>
        </w:rPr>
        <w:t xml:space="preserve">3GPP RAN4 has </w:t>
      </w:r>
      <w:r w:rsidR="003152A8">
        <w:rPr>
          <w:rFonts w:ascii="Arial" w:eastAsia="等线" w:hAnsi="Arial" w:cs="Arial" w:hint="eastAsia"/>
          <w:lang w:val="en-US" w:eastAsia="zh-CN"/>
        </w:rPr>
        <w:t xml:space="preserve">concluded that </w:t>
      </w:r>
      <w:r>
        <w:rPr>
          <w:rFonts w:ascii="Arial" w:eastAsia="等线" w:hAnsi="Arial" w:cs="Arial" w:hint="eastAsia"/>
          <w:lang w:val="en-US" w:eastAsia="zh-CN"/>
        </w:rPr>
        <w:t xml:space="preserve">two XR types, i.e., glasses and head mounted display, as </w:t>
      </w:r>
      <w:r w:rsidRPr="00A50102">
        <w:rPr>
          <w:rFonts w:ascii="Arial" w:eastAsia="等线" w:hAnsi="Arial" w:cs="Arial" w:hint="eastAsia"/>
          <w:lang w:val="en-US" w:eastAsia="zh-CN"/>
        </w:rPr>
        <w:t xml:space="preserve">high priority XR </w:t>
      </w:r>
      <w:r>
        <w:rPr>
          <w:rFonts w:ascii="Arial" w:eastAsia="等线" w:hAnsi="Arial" w:cs="Arial" w:hint="eastAsia"/>
          <w:lang w:val="en-US" w:eastAsia="zh-CN"/>
        </w:rPr>
        <w:t>device types</w:t>
      </w:r>
      <w:r w:rsidRPr="00A50102">
        <w:rPr>
          <w:rFonts w:ascii="Arial" w:eastAsia="等线" w:hAnsi="Arial" w:cs="Arial" w:hint="eastAsia"/>
          <w:lang w:val="en-US" w:eastAsia="zh-CN"/>
        </w:rPr>
        <w:t xml:space="preserve"> for OTA test method development</w:t>
      </w:r>
      <w:r w:rsidR="003152A8">
        <w:rPr>
          <w:rFonts w:ascii="Arial" w:eastAsia="等线" w:hAnsi="Arial" w:cs="Arial" w:hint="eastAsia"/>
          <w:lang w:val="en-US" w:eastAsia="zh-CN"/>
        </w:rPr>
        <w:t xml:space="preserve"> in Rel-19</w:t>
      </w:r>
      <w:r>
        <w:rPr>
          <w:rFonts w:ascii="Arial" w:eastAsia="等线" w:hAnsi="Arial" w:cs="Arial" w:hint="eastAsia"/>
          <w:lang w:val="en-US" w:eastAsia="zh-CN"/>
        </w:rPr>
        <w:t xml:space="preserve">. Therefore, to ensure the applicability of XR OTA measurements, RAN4 </w:t>
      </w:r>
      <w:r w:rsidR="00DB6C83">
        <w:rPr>
          <w:rFonts w:ascii="Arial" w:eastAsia="等线" w:hAnsi="Arial" w:cs="Arial" w:hint="eastAsia"/>
          <w:lang w:val="en-US" w:eastAsia="zh-CN"/>
        </w:rPr>
        <w:t xml:space="preserve">would highly </w:t>
      </w:r>
      <w:proofErr w:type="gramStart"/>
      <w:r w:rsidR="00DB6C83">
        <w:rPr>
          <w:rFonts w:ascii="Arial" w:eastAsia="等线" w:hAnsi="Arial" w:cs="Arial" w:hint="eastAsia"/>
          <w:lang w:val="en-US" w:eastAsia="zh-CN"/>
        </w:rPr>
        <w:t>appreciate</w:t>
      </w:r>
      <w:proofErr w:type="gramEnd"/>
      <w:r w:rsidR="00DB6C83">
        <w:rPr>
          <w:rFonts w:ascii="Arial" w:eastAsia="等线" w:hAnsi="Arial" w:cs="Arial" w:hint="eastAsia"/>
          <w:lang w:val="en-US" w:eastAsia="zh-CN"/>
        </w:rPr>
        <w:t xml:space="preserve"> if </w:t>
      </w:r>
      <w:r>
        <w:rPr>
          <w:rFonts w:ascii="Arial" w:eastAsia="等线" w:hAnsi="Arial" w:cs="Arial" w:hint="eastAsia"/>
          <w:lang w:val="en-US" w:eastAsia="zh-CN"/>
        </w:rPr>
        <w:t xml:space="preserve">CTIA OTA NFP </w:t>
      </w:r>
      <w:r w:rsidRPr="00A50102">
        <w:rPr>
          <w:rFonts w:ascii="Arial" w:eastAsia="等线" w:hAnsi="Arial" w:cs="Arial"/>
          <w:lang w:val="en-US" w:eastAsia="zh-CN"/>
        </w:rPr>
        <w:t>Sub</w:t>
      </w:r>
      <w:r w:rsidR="00817342">
        <w:rPr>
          <w:rFonts w:ascii="Arial" w:eastAsia="等线" w:hAnsi="Arial" w:cs="Arial"/>
          <w:lang w:val="en-US" w:eastAsia="zh-CN"/>
        </w:rPr>
        <w:t>-</w:t>
      </w:r>
      <w:r w:rsidRPr="00A50102">
        <w:rPr>
          <w:rFonts w:ascii="Arial" w:eastAsia="等线" w:hAnsi="Arial" w:cs="Arial"/>
          <w:lang w:val="en-US" w:eastAsia="zh-CN"/>
        </w:rPr>
        <w:t>Working Group</w:t>
      </w:r>
      <w:r>
        <w:rPr>
          <w:rFonts w:ascii="Arial" w:eastAsia="等线" w:hAnsi="Arial" w:cs="Arial" w:hint="eastAsia"/>
          <w:lang w:val="en-US" w:eastAsia="zh-CN"/>
        </w:rPr>
        <w:t xml:space="preserve"> </w:t>
      </w:r>
      <w:r w:rsidR="00317D07">
        <w:rPr>
          <w:rFonts w:ascii="Arial" w:eastAsia="等线" w:hAnsi="Arial" w:cs="Arial"/>
          <w:lang w:val="en-US" w:eastAsia="zh-CN"/>
        </w:rPr>
        <w:t>could</w:t>
      </w:r>
      <w:r w:rsidR="00DB6C83">
        <w:rPr>
          <w:rFonts w:ascii="Arial" w:eastAsia="等线" w:hAnsi="Arial" w:cs="Arial" w:hint="eastAsia"/>
          <w:lang w:val="en-US" w:eastAsia="zh-CN"/>
        </w:rPr>
        <w:t xml:space="preserve"> </w:t>
      </w:r>
      <w:r>
        <w:rPr>
          <w:rFonts w:ascii="Arial" w:eastAsia="等线" w:hAnsi="Arial" w:cs="Arial" w:hint="eastAsia"/>
          <w:lang w:val="en-US" w:eastAsia="zh-CN"/>
        </w:rPr>
        <w:t xml:space="preserve">consider these two XR types for phantom positioning and MU </w:t>
      </w:r>
      <w:r w:rsidR="00817342">
        <w:rPr>
          <w:rFonts w:ascii="Arial" w:eastAsia="等线" w:hAnsi="Arial" w:cs="Arial"/>
          <w:lang w:val="en-US" w:eastAsia="zh-CN"/>
        </w:rPr>
        <w:t>study and</w:t>
      </w:r>
      <w:r w:rsidR="00DB6C83">
        <w:rPr>
          <w:rFonts w:ascii="Arial" w:eastAsia="等线" w:hAnsi="Arial" w:cs="Arial" w:hint="eastAsia"/>
          <w:lang w:val="en-US" w:eastAsia="zh-CN"/>
        </w:rPr>
        <w:t xml:space="preserve"> provide feedback on the timelines</w:t>
      </w:r>
      <w:r>
        <w:rPr>
          <w:rFonts w:ascii="Arial" w:eastAsia="等线" w:hAnsi="Arial" w:cs="Arial" w:hint="eastAsia"/>
          <w:lang w:val="en-US" w:eastAsia="zh-CN"/>
        </w:rPr>
        <w:t>.</w:t>
      </w:r>
    </w:p>
    <w:p w14:paraId="7286AE8B" w14:textId="1FE69854" w:rsidR="00344ADA" w:rsidRDefault="00344ADA" w:rsidP="00085961">
      <w:pPr>
        <w:rPr>
          <w:rFonts w:ascii="Arial" w:eastAsia="等线" w:hAnsi="Arial" w:cs="Arial"/>
          <w:lang w:eastAsia="zh-CN"/>
        </w:rPr>
      </w:pPr>
      <w:r>
        <w:rPr>
          <w:rFonts w:ascii="Arial" w:eastAsia="等线" w:hAnsi="Arial" w:cs="Arial" w:hint="eastAsia"/>
          <w:lang w:eastAsia="zh-CN"/>
        </w:rPr>
        <w:t xml:space="preserve">3GPP RAN4 </w:t>
      </w:r>
      <w:r w:rsidR="0060304C">
        <w:rPr>
          <w:rFonts w:ascii="Arial" w:eastAsia="等线" w:hAnsi="Arial" w:cs="Arial" w:hint="eastAsia"/>
          <w:lang w:eastAsia="zh-CN"/>
        </w:rPr>
        <w:t xml:space="preserve">would like to keep </w:t>
      </w:r>
      <w:r w:rsidR="00DB6C83" w:rsidRPr="00DB6C83">
        <w:rPr>
          <w:rFonts w:ascii="Arial" w:eastAsia="等线" w:hAnsi="Arial" w:cs="Arial"/>
          <w:lang w:eastAsia="zh-CN"/>
        </w:rPr>
        <w:t>well-coordinated efforts</w:t>
      </w:r>
      <w:r w:rsidR="001B6EA8" w:rsidRPr="001B6EA8">
        <w:rPr>
          <w:rFonts w:ascii="Arial" w:eastAsia="等线" w:hAnsi="Arial" w:cs="Arial"/>
          <w:lang w:eastAsia="zh-CN"/>
        </w:rPr>
        <w:t xml:space="preserve"> with </w:t>
      </w:r>
      <w:r w:rsidR="00A50102">
        <w:rPr>
          <w:rFonts w:ascii="Arial" w:eastAsia="等线" w:hAnsi="Arial" w:cs="Arial" w:hint="eastAsia"/>
          <w:lang w:eastAsia="zh-CN"/>
        </w:rPr>
        <w:t>CTIA certification</w:t>
      </w:r>
      <w:r w:rsidR="007B47D9">
        <w:rPr>
          <w:rFonts w:ascii="Arial" w:eastAsia="等线" w:hAnsi="Arial" w:cs="Arial" w:hint="eastAsia"/>
          <w:lang w:eastAsia="zh-CN"/>
        </w:rPr>
        <w:t>.</w:t>
      </w:r>
    </w:p>
    <w:p w14:paraId="33E2F2CC" w14:textId="77777777" w:rsidR="004578A5" w:rsidRPr="0017723F" w:rsidRDefault="004578A5" w:rsidP="004578A5">
      <w:pPr>
        <w:pStyle w:val="1"/>
        <w:rPr>
          <w:rFonts w:cs="Arial"/>
        </w:rPr>
      </w:pPr>
      <w:r w:rsidRPr="0017723F">
        <w:rPr>
          <w:rFonts w:cs="Arial"/>
        </w:rPr>
        <w:t>2</w:t>
      </w:r>
      <w:r w:rsidRPr="0017723F">
        <w:rPr>
          <w:rFonts w:cs="Arial"/>
        </w:rPr>
        <w:tab/>
        <w:t>Actions</w:t>
      </w:r>
    </w:p>
    <w:p w14:paraId="24894FF5" w14:textId="6C6E9A7E" w:rsidR="004578A5" w:rsidRPr="0017723F" w:rsidRDefault="004578A5" w:rsidP="004578A5">
      <w:pPr>
        <w:spacing w:after="120"/>
        <w:ind w:left="1985" w:hanging="1985"/>
        <w:rPr>
          <w:rFonts w:ascii="Arial" w:hAnsi="Arial" w:cs="Arial"/>
          <w:b/>
        </w:rPr>
      </w:pPr>
      <w:r w:rsidRPr="0017723F">
        <w:rPr>
          <w:rFonts w:ascii="Arial" w:hAnsi="Arial" w:cs="Arial"/>
          <w:b/>
        </w:rPr>
        <w:t>To</w:t>
      </w:r>
      <w:r w:rsidRPr="0017723F">
        <w:rPr>
          <w:rFonts w:ascii="Arial" w:hAnsi="Arial" w:cs="Arial"/>
        </w:rPr>
        <w:t xml:space="preserve"> </w:t>
      </w:r>
      <w:r w:rsidR="00817342">
        <w:rPr>
          <w:rFonts w:ascii="Arial" w:eastAsia="等线" w:hAnsi="Arial" w:cs="Arial"/>
          <w:b/>
          <w:lang w:eastAsia="zh-CN"/>
        </w:rPr>
        <w:t>CTIA NFP Sub-Working Group</w:t>
      </w:r>
      <w:r w:rsidRPr="0017723F">
        <w:rPr>
          <w:rFonts w:ascii="Arial" w:hAnsi="Arial" w:cs="Arial"/>
          <w:b/>
        </w:rPr>
        <w:t xml:space="preserve">: </w:t>
      </w:r>
    </w:p>
    <w:p w14:paraId="42CD274C" w14:textId="1153249F" w:rsidR="004578A5" w:rsidRDefault="004578A5" w:rsidP="004578A5">
      <w:pPr>
        <w:spacing w:after="120"/>
        <w:ind w:left="993" w:hanging="993"/>
        <w:rPr>
          <w:rFonts w:ascii="Arial" w:eastAsia="等线" w:hAnsi="Arial" w:cs="Arial"/>
          <w:color w:val="0070C0"/>
          <w:lang w:eastAsia="zh-CN"/>
        </w:rPr>
      </w:pPr>
      <w:r w:rsidRPr="0017723F">
        <w:rPr>
          <w:rFonts w:ascii="Arial" w:hAnsi="Arial" w:cs="Arial"/>
          <w:b/>
        </w:rPr>
        <w:t xml:space="preserve">ACTION: </w:t>
      </w:r>
      <w:r w:rsidRPr="0017723F">
        <w:rPr>
          <w:rFonts w:ascii="Arial" w:hAnsi="Arial" w:cs="Arial"/>
          <w:b/>
          <w:color w:val="0070C0"/>
        </w:rPr>
        <w:tab/>
      </w:r>
      <w:r w:rsidR="00382D36" w:rsidRPr="00382D36">
        <w:rPr>
          <w:rFonts w:ascii="Arial" w:hAnsi="Arial" w:cs="Arial"/>
        </w:rPr>
        <w:t xml:space="preserve">3GPP RAN4 respectfully asks </w:t>
      </w:r>
      <w:r w:rsidR="00A50102" w:rsidRPr="00A50102">
        <w:rPr>
          <w:rFonts w:ascii="Arial" w:eastAsia="等线" w:hAnsi="Arial" w:cs="Arial"/>
          <w:lang w:eastAsia="zh-CN"/>
        </w:rPr>
        <w:t>CTIA OTA NFP Sub</w:t>
      </w:r>
      <w:r w:rsidR="00817342">
        <w:rPr>
          <w:rFonts w:ascii="Arial" w:eastAsia="等线" w:hAnsi="Arial" w:cs="Arial"/>
          <w:lang w:eastAsia="zh-CN"/>
        </w:rPr>
        <w:t>-</w:t>
      </w:r>
      <w:r w:rsidR="00A50102" w:rsidRPr="00A50102">
        <w:rPr>
          <w:rFonts w:ascii="Arial" w:eastAsia="等线" w:hAnsi="Arial" w:cs="Arial"/>
          <w:lang w:eastAsia="zh-CN"/>
        </w:rPr>
        <w:t xml:space="preserve">Working Group </w:t>
      </w:r>
      <w:r w:rsidR="00382D36" w:rsidRPr="00382D36">
        <w:rPr>
          <w:rFonts w:ascii="Arial" w:hAnsi="Arial" w:cs="Arial"/>
        </w:rPr>
        <w:t xml:space="preserve">to take the above </w:t>
      </w:r>
      <w:r w:rsidR="009C0DA2">
        <w:rPr>
          <w:rFonts w:ascii="Arial" w:eastAsia="等线" w:hAnsi="Arial" w:cs="Arial" w:hint="eastAsia"/>
          <w:lang w:eastAsia="zh-CN"/>
        </w:rPr>
        <w:t xml:space="preserve">two </w:t>
      </w:r>
      <w:r w:rsidR="00A50102">
        <w:rPr>
          <w:rFonts w:ascii="Arial" w:eastAsia="等线" w:hAnsi="Arial" w:cs="Arial" w:hint="eastAsia"/>
          <w:lang w:eastAsia="zh-CN"/>
        </w:rPr>
        <w:t>XR types</w:t>
      </w:r>
      <w:r w:rsidR="00382D36" w:rsidRPr="00382D36">
        <w:rPr>
          <w:rFonts w:ascii="Arial" w:hAnsi="Arial" w:cs="Arial"/>
        </w:rPr>
        <w:t xml:space="preserve"> into account when developing </w:t>
      </w:r>
      <w:r w:rsidR="00A50102" w:rsidRPr="00A50102">
        <w:rPr>
          <w:rFonts w:ascii="Arial" w:hAnsi="Arial" w:cs="Arial"/>
        </w:rPr>
        <w:t xml:space="preserve">phantom </w:t>
      </w:r>
      <w:r w:rsidR="00817342">
        <w:rPr>
          <w:rFonts w:ascii="Arial" w:eastAsia="等线" w:hAnsi="Arial" w:cs="Arial"/>
          <w:lang w:eastAsia="zh-CN"/>
        </w:rPr>
        <w:t xml:space="preserve">including </w:t>
      </w:r>
      <w:r w:rsidR="00817342" w:rsidRPr="00817342">
        <w:rPr>
          <w:rFonts w:ascii="Arial" w:eastAsia="等线" w:hAnsi="Arial" w:cs="Arial" w:hint="eastAsia"/>
          <w:bCs/>
          <w:lang w:eastAsia="zh-CN"/>
        </w:rPr>
        <w:t xml:space="preserve">XR </w:t>
      </w:r>
      <w:r w:rsidR="00817342" w:rsidRPr="00817342">
        <w:rPr>
          <w:rFonts w:ascii="Arial" w:eastAsia="等线" w:hAnsi="Arial" w:cs="Arial"/>
          <w:bCs/>
          <w:lang w:eastAsia="zh-CN"/>
        </w:rPr>
        <w:t>positioning guidelines and MU for head phantom OTA testing</w:t>
      </w:r>
      <w:r w:rsidR="00817342">
        <w:rPr>
          <w:rFonts w:ascii="Arial" w:eastAsia="等线" w:hAnsi="Arial" w:cs="Arial"/>
          <w:bCs/>
          <w:lang w:eastAsia="zh-CN"/>
        </w:rPr>
        <w:t>.</w:t>
      </w:r>
    </w:p>
    <w:p w14:paraId="5369586A" w14:textId="77777777" w:rsidR="004578A5" w:rsidRPr="0017723F" w:rsidRDefault="004578A5" w:rsidP="004578A5">
      <w:pPr>
        <w:pStyle w:val="1"/>
        <w:rPr>
          <w:rFonts w:cs="Arial"/>
          <w:szCs w:val="36"/>
        </w:rPr>
      </w:pPr>
      <w:r w:rsidRPr="0017723F">
        <w:rPr>
          <w:rFonts w:cs="Arial"/>
          <w:szCs w:val="36"/>
        </w:rPr>
        <w:t>3</w:t>
      </w:r>
      <w:r w:rsidRPr="0017723F">
        <w:rPr>
          <w:rFonts w:cs="Arial"/>
          <w:szCs w:val="36"/>
        </w:rPr>
        <w:tab/>
        <w:t>Dates of next TSG-RAN WG4 meetings</w:t>
      </w:r>
    </w:p>
    <w:p w14:paraId="0B71B121" w14:textId="3DB09BC3" w:rsidR="009F6CE8" w:rsidRDefault="009F6CE8" w:rsidP="009F6CE8">
      <w:pPr>
        <w:tabs>
          <w:tab w:val="left" w:pos="5103"/>
        </w:tabs>
        <w:spacing w:after="120"/>
        <w:ind w:left="2268" w:hanging="2268"/>
        <w:rPr>
          <w:rFonts w:ascii="Arial" w:eastAsia="等线"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13</w:t>
      </w:r>
      <w:r w:rsidRPr="00B83426">
        <w:rPr>
          <w:rFonts w:ascii="Arial" w:hAnsi="Arial" w:cs="Arial"/>
          <w:bCs/>
        </w:rPr>
        <w:t xml:space="preserve">                           </w:t>
      </w:r>
      <w:r w:rsidRPr="00B83426">
        <w:rPr>
          <w:rFonts w:ascii="Arial" w:hAnsi="Arial" w:cs="Arial"/>
          <w:bCs/>
        </w:rPr>
        <w:tab/>
        <w:t xml:space="preserve"> 1</w:t>
      </w:r>
      <w:r w:rsidR="00B83426" w:rsidRPr="00B83426">
        <w:rPr>
          <w:rFonts w:ascii="Arial" w:eastAsia="等线" w:hAnsi="Arial" w:cs="Arial" w:hint="eastAsia"/>
          <w:bCs/>
          <w:lang w:eastAsia="zh-CN"/>
        </w:rPr>
        <w:t>8</w:t>
      </w:r>
      <w:r w:rsidRPr="00B83426">
        <w:rPr>
          <w:rFonts w:ascii="Arial" w:hAnsi="Arial" w:cs="Arial"/>
          <w:bCs/>
        </w:rPr>
        <w:t>-2</w:t>
      </w:r>
      <w:r w:rsidR="00B83426" w:rsidRPr="00B83426">
        <w:rPr>
          <w:rFonts w:ascii="Arial" w:eastAsia="等线" w:hAnsi="Arial" w:cs="Arial" w:hint="eastAsia"/>
          <w:bCs/>
          <w:lang w:eastAsia="zh-CN"/>
        </w:rPr>
        <w:t>2</w:t>
      </w:r>
      <w:r w:rsidRPr="00B83426">
        <w:rPr>
          <w:rFonts w:ascii="Arial" w:hAnsi="Arial" w:cs="Arial"/>
          <w:bCs/>
        </w:rPr>
        <w:t xml:space="preserve"> </w:t>
      </w:r>
      <w:proofErr w:type="gramStart"/>
      <w:r w:rsidR="00B83426" w:rsidRPr="00B83426">
        <w:rPr>
          <w:rFonts w:ascii="Arial" w:eastAsia="等线" w:hAnsi="Arial" w:cs="Arial" w:hint="eastAsia"/>
          <w:bCs/>
          <w:lang w:eastAsia="zh-CN"/>
        </w:rPr>
        <w:t>November</w:t>
      </w:r>
      <w:r w:rsidRPr="00B83426">
        <w:rPr>
          <w:rFonts w:ascii="Arial" w:hAnsi="Arial" w:cs="Arial"/>
          <w:bCs/>
        </w:rPr>
        <w:t>,</w:t>
      </w:r>
      <w:proofErr w:type="gramEnd"/>
      <w:r w:rsidRPr="00B83426">
        <w:rPr>
          <w:rFonts w:ascii="Arial" w:hAnsi="Arial" w:cs="Arial"/>
          <w:bCs/>
        </w:rPr>
        <w:t xml:space="preserve"> 202</w:t>
      </w:r>
      <w:r w:rsidRPr="00B83426">
        <w:rPr>
          <w:rFonts w:ascii="Arial" w:eastAsia="等线" w:hAnsi="Arial" w:cs="Arial" w:hint="eastAsia"/>
          <w:bCs/>
          <w:lang w:eastAsia="zh-CN"/>
        </w:rPr>
        <w:t>4</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w:t>
      </w:r>
      <w:r w:rsidR="00B83426" w:rsidRPr="00B83426">
        <w:rPr>
          <w:rFonts w:ascii="Arial" w:hAnsi="Arial" w:cs="Arial"/>
          <w:bCs/>
        </w:rPr>
        <w:t>Orlando, US</w:t>
      </w:r>
      <w:r w:rsidRPr="00A75345" w:rsidDel="008E6154">
        <w:rPr>
          <w:rFonts w:ascii="Arial" w:hAnsi="Arial" w:cs="Arial"/>
          <w:bCs/>
        </w:rPr>
        <w:t xml:space="preserve"> </w:t>
      </w:r>
    </w:p>
    <w:p w14:paraId="23A4F191" w14:textId="3B5463ED" w:rsidR="004A338C" w:rsidRDefault="004A338C" w:rsidP="004A338C">
      <w:pPr>
        <w:tabs>
          <w:tab w:val="left" w:pos="5103"/>
        </w:tabs>
        <w:spacing w:after="120"/>
        <w:ind w:left="2268" w:hanging="2268"/>
        <w:rPr>
          <w:rFonts w:ascii="Arial" w:eastAsia="等线" w:hAnsi="Arial" w:cs="Arial"/>
          <w:bCs/>
          <w:lang w:eastAsia="zh-CN"/>
        </w:rPr>
      </w:pPr>
      <w:r w:rsidRPr="00B83426">
        <w:rPr>
          <w:rFonts w:ascii="Arial" w:hAnsi="Arial" w:cs="Arial"/>
          <w:bCs/>
        </w:rPr>
        <w:t>TSG-RAN</w:t>
      </w:r>
      <w:r w:rsidRPr="00B83426">
        <w:rPr>
          <w:rFonts w:ascii="Arial" w:hAnsi="Arial" w:cs="Arial"/>
          <w:bCs/>
          <w:lang w:eastAsia="zh-CN"/>
        </w:rPr>
        <w:t xml:space="preserve"> WG4</w:t>
      </w:r>
      <w:r w:rsidRPr="00B83426">
        <w:rPr>
          <w:rFonts w:ascii="Arial" w:hAnsi="Arial" w:cs="Arial"/>
          <w:bCs/>
        </w:rPr>
        <w:t xml:space="preserve"> Meeting #1</w:t>
      </w:r>
      <w:r w:rsidRPr="00B83426">
        <w:rPr>
          <w:rFonts w:ascii="Arial" w:eastAsia="等线" w:hAnsi="Arial" w:cs="Arial" w:hint="eastAsia"/>
          <w:bCs/>
          <w:lang w:eastAsia="zh-CN"/>
        </w:rPr>
        <w:t>1</w:t>
      </w:r>
      <w:r w:rsidR="00383109">
        <w:rPr>
          <w:rFonts w:ascii="Arial" w:eastAsia="等线" w:hAnsi="Arial" w:cs="Arial" w:hint="eastAsia"/>
          <w:bCs/>
          <w:lang w:eastAsia="zh-CN"/>
        </w:rPr>
        <w:t>4</w:t>
      </w:r>
      <w:r w:rsidRPr="00B83426">
        <w:rPr>
          <w:rFonts w:ascii="Arial" w:hAnsi="Arial" w:cs="Arial"/>
          <w:bCs/>
        </w:rPr>
        <w:t xml:space="preserve">                           </w:t>
      </w:r>
      <w:r w:rsidRPr="00B83426">
        <w:rPr>
          <w:rFonts w:ascii="Arial" w:hAnsi="Arial" w:cs="Arial"/>
          <w:bCs/>
        </w:rPr>
        <w:tab/>
        <w:t xml:space="preserve"> 1</w:t>
      </w:r>
      <w:r w:rsidR="00383109">
        <w:rPr>
          <w:rFonts w:ascii="Arial" w:eastAsia="等线" w:hAnsi="Arial" w:cs="Arial" w:hint="eastAsia"/>
          <w:bCs/>
          <w:lang w:eastAsia="zh-CN"/>
        </w:rPr>
        <w:t>7</w:t>
      </w:r>
      <w:r w:rsidRPr="00B83426">
        <w:rPr>
          <w:rFonts w:ascii="Arial" w:hAnsi="Arial" w:cs="Arial"/>
          <w:bCs/>
        </w:rPr>
        <w:t>-2</w:t>
      </w:r>
      <w:r w:rsidR="00383109">
        <w:rPr>
          <w:rFonts w:ascii="Arial" w:eastAsia="等线" w:hAnsi="Arial" w:cs="Arial" w:hint="eastAsia"/>
          <w:bCs/>
          <w:lang w:eastAsia="zh-CN"/>
        </w:rPr>
        <w:t>1</w:t>
      </w:r>
      <w:r w:rsidRPr="00B83426">
        <w:rPr>
          <w:rFonts w:ascii="Arial" w:hAnsi="Arial" w:cs="Arial"/>
          <w:bCs/>
        </w:rPr>
        <w:t xml:space="preserve"> </w:t>
      </w:r>
      <w:proofErr w:type="gramStart"/>
      <w:r w:rsidR="00383109">
        <w:rPr>
          <w:rFonts w:ascii="Arial" w:eastAsia="等线" w:hAnsi="Arial" w:cs="Arial" w:hint="eastAsia"/>
          <w:bCs/>
          <w:lang w:eastAsia="zh-CN"/>
        </w:rPr>
        <w:t>February</w:t>
      </w:r>
      <w:r w:rsidRPr="00B83426">
        <w:rPr>
          <w:rFonts w:ascii="Arial" w:hAnsi="Arial" w:cs="Arial"/>
          <w:bCs/>
        </w:rPr>
        <w:t>,</w:t>
      </w:r>
      <w:proofErr w:type="gramEnd"/>
      <w:r w:rsidRPr="00B83426">
        <w:rPr>
          <w:rFonts w:ascii="Arial" w:hAnsi="Arial" w:cs="Arial"/>
          <w:bCs/>
        </w:rPr>
        <w:t xml:space="preserve"> 202</w:t>
      </w:r>
      <w:r w:rsidR="00383109">
        <w:rPr>
          <w:rFonts w:ascii="Arial" w:eastAsia="等线" w:hAnsi="Arial" w:cs="Arial" w:hint="eastAsia"/>
          <w:bCs/>
          <w:lang w:eastAsia="zh-CN"/>
        </w:rPr>
        <w:t>5</w:t>
      </w:r>
      <w:r w:rsidRPr="00B83426">
        <w:rPr>
          <w:rFonts w:ascii="Arial" w:hAnsi="Arial" w:cs="Arial"/>
          <w:bCs/>
        </w:rPr>
        <w:t xml:space="preserve">    </w:t>
      </w:r>
      <w:r w:rsidRPr="00B83426">
        <w:rPr>
          <w:rFonts w:ascii="Arial" w:hAnsi="Arial" w:cs="Arial"/>
          <w:bCs/>
        </w:rPr>
        <w:tab/>
      </w:r>
      <w:r w:rsidRPr="00B83426">
        <w:rPr>
          <w:rFonts w:ascii="Arial" w:hAnsi="Arial" w:cs="Arial"/>
          <w:bCs/>
        </w:rPr>
        <w:tab/>
        <w:t xml:space="preserve"> </w:t>
      </w:r>
      <w:r w:rsidR="00383109">
        <w:rPr>
          <w:rFonts w:ascii="Arial" w:eastAsia="等线" w:hAnsi="Arial" w:cs="Arial" w:hint="eastAsia"/>
          <w:bCs/>
          <w:lang w:eastAsia="zh-CN"/>
        </w:rPr>
        <w:t xml:space="preserve">     Athens</w:t>
      </w:r>
      <w:r w:rsidRPr="00B83426">
        <w:rPr>
          <w:rFonts w:ascii="Arial" w:hAnsi="Arial" w:cs="Arial"/>
          <w:bCs/>
        </w:rPr>
        <w:t xml:space="preserve">, </w:t>
      </w:r>
      <w:r w:rsidR="00383109">
        <w:rPr>
          <w:rFonts w:ascii="Arial" w:eastAsia="等线" w:hAnsi="Arial" w:cs="Arial" w:hint="eastAsia"/>
          <w:bCs/>
          <w:lang w:eastAsia="zh-CN"/>
        </w:rPr>
        <w:t>GR</w:t>
      </w:r>
      <w:r w:rsidRPr="00A75345" w:rsidDel="008E6154">
        <w:rPr>
          <w:rFonts w:ascii="Arial" w:hAnsi="Arial" w:cs="Arial"/>
          <w:bCs/>
        </w:rPr>
        <w:t xml:space="preserve"> </w:t>
      </w:r>
    </w:p>
    <w:p w14:paraId="09D41275" w14:textId="77777777" w:rsidR="009F6CE8" w:rsidRDefault="009F6CE8" w:rsidP="00AD461E">
      <w:pPr>
        <w:tabs>
          <w:tab w:val="left" w:pos="5103"/>
        </w:tabs>
        <w:spacing w:after="120"/>
        <w:ind w:left="2268" w:hanging="2268"/>
        <w:rPr>
          <w:rFonts w:ascii="Arial" w:eastAsia="等线" w:hAnsi="Arial" w:cs="Arial"/>
          <w:bCs/>
          <w:lang w:eastAsia="zh-CN"/>
        </w:rPr>
      </w:pPr>
    </w:p>
    <w:bookmarkEnd w:id="0"/>
    <w:p w14:paraId="2A542D7E" w14:textId="77777777" w:rsidR="00647132" w:rsidRPr="0017723F" w:rsidRDefault="00647132" w:rsidP="00AE0E18">
      <w:pPr>
        <w:overflowPunct w:val="0"/>
        <w:autoSpaceDE w:val="0"/>
        <w:autoSpaceDN w:val="0"/>
        <w:adjustRightInd w:val="0"/>
        <w:textAlignment w:val="baseline"/>
        <w:rPr>
          <w:rFonts w:ascii="Arial" w:hAnsi="Arial" w:cs="Arial"/>
          <w:color w:val="FF0000"/>
          <w:lang w:val="en-US"/>
        </w:rPr>
      </w:pPr>
    </w:p>
    <w:sectPr w:rsidR="00647132" w:rsidRPr="001772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8C8E4" w14:textId="77777777" w:rsidR="005701E7" w:rsidRDefault="005701E7">
      <w:r>
        <w:separator/>
      </w:r>
    </w:p>
  </w:endnote>
  <w:endnote w:type="continuationSeparator" w:id="0">
    <w:p w14:paraId="372E5DB3" w14:textId="77777777" w:rsidR="005701E7" w:rsidRDefault="00570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B5CA0" w14:textId="77777777" w:rsidR="005701E7" w:rsidRDefault="005701E7">
      <w:r>
        <w:separator/>
      </w:r>
    </w:p>
  </w:footnote>
  <w:footnote w:type="continuationSeparator" w:id="0">
    <w:p w14:paraId="1C0DBCAC" w14:textId="77777777" w:rsidR="005701E7" w:rsidRDefault="00570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A928D7"/>
    <w:multiLevelType w:val="hybridMultilevel"/>
    <w:tmpl w:val="FF44998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77AD"/>
    <w:multiLevelType w:val="hybridMultilevel"/>
    <w:tmpl w:val="F640846A"/>
    <w:lvl w:ilvl="0" w:tplc="5A12EDC0">
      <w:start w:val="1"/>
      <w:numFmt w:val="bullet"/>
      <w:lvlText w:val=""/>
      <w:lvlJc w:val="left"/>
      <w:pPr>
        <w:ind w:left="928" w:hanging="360"/>
      </w:pPr>
      <w:rPr>
        <w:rFonts w:ascii="Wingdings" w:hAnsi="Wingdings" w:hint="default"/>
      </w:rPr>
    </w:lvl>
    <w:lvl w:ilvl="1" w:tplc="0409000F">
      <w:start w:val="1"/>
      <w:numFmt w:val="decimal"/>
      <w:lvlText w:val="%2."/>
      <w:lvlJc w:val="left"/>
      <w:pPr>
        <w:ind w:left="1648" w:hanging="360"/>
      </w:pPr>
      <w:rPr>
        <w:rFont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877311A"/>
    <w:multiLevelType w:val="hybridMultilevel"/>
    <w:tmpl w:val="B9E2B7F2"/>
    <w:lvl w:ilvl="0" w:tplc="5A12EDC0">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8B5F5A"/>
    <w:multiLevelType w:val="hybridMultilevel"/>
    <w:tmpl w:val="A808E9E2"/>
    <w:lvl w:ilvl="0" w:tplc="754A2E7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9"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18755DC"/>
    <w:multiLevelType w:val="hybridMultilevel"/>
    <w:tmpl w:val="4588E2E8"/>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485743">
    <w:abstractNumId w:val="0"/>
  </w:num>
  <w:num w:numId="2" w16cid:durableId="1539705458">
    <w:abstractNumId w:val="10"/>
  </w:num>
  <w:num w:numId="3" w16cid:durableId="1980304783">
    <w:abstractNumId w:val="8"/>
  </w:num>
  <w:num w:numId="4" w16cid:durableId="1451123947">
    <w:abstractNumId w:val="3"/>
  </w:num>
  <w:num w:numId="5" w16cid:durableId="1383092604">
    <w:abstractNumId w:val="4"/>
  </w:num>
  <w:num w:numId="6" w16cid:durableId="1285697142">
    <w:abstractNumId w:val="5"/>
  </w:num>
  <w:num w:numId="7" w16cid:durableId="829517949">
    <w:abstractNumId w:val="12"/>
  </w:num>
  <w:num w:numId="8" w16cid:durableId="1107189255">
    <w:abstractNumId w:val="6"/>
  </w:num>
  <w:num w:numId="9" w16cid:durableId="99036771">
    <w:abstractNumId w:val="1"/>
  </w:num>
  <w:num w:numId="10" w16cid:durableId="1218856370">
    <w:abstractNumId w:val="11"/>
  </w:num>
  <w:num w:numId="11" w16cid:durableId="63722856">
    <w:abstractNumId w:val="7"/>
  </w:num>
  <w:num w:numId="12" w16cid:durableId="1238370309">
    <w:abstractNumId w:val="2"/>
  </w:num>
  <w:num w:numId="13" w16cid:durableId="178542209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7"/>
    <w:rsid w:val="00000C2D"/>
    <w:rsid w:val="00000EB8"/>
    <w:rsid w:val="00001342"/>
    <w:rsid w:val="00002B1E"/>
    <w:rsid w:val="0000341B"/>
    <w:rsid w:val="000038BE"/>
    <w:rsid w:val="00003DB7"/>
    <w:rsid w:val="00004745"/>
    <w:rsid w:val="00005A88"/>
    <w:rsid w:val="000069C6"/>
    <w:rsid w:val="000078E2"/>
    <w:rsid w:val="00011371"/>
    <w:rsid w:val="00014E43"/>
    <w:rsid w:val="000152CD"/>
    <w:rsid w:val="000163AF"/>
    <w:rsid w:val="00017A04"/>
    <w:rsid w:val="00017C05"/>
    <w:rsid w:val="0002191D"/>
    <w:rsid w:val="00024B0F"/>
    <w:rsid w:val="00026666"/>
    <w:rsid w:val="000266A0"/>
    <w:rsid w:val="0002680C"/>
    <w:rsid w:val="00026A7D"/>
    <w:rsid w:val="00027645"/>
    <w:rsid w:val="00031C1D"/>
    <w:rsid w:val="000321EB"/>
    <w:rsid w:val="000325B4"/>
    <w:rsid w:val="000329BF"/>
    <w:rsid w:val="00032F36"/>
    <w:rsid w:val="000336DA"/>
    <w:rsid w:val="000349CD"/>
    <w:rsid w:val="00034F5F"/>
    <w:rsid w:val="0003625E"/>
    <w:rsid w:val="0003670D"/>
    <w:rsid w:val="00036AF0"/>
    <w:rsid w:val="00036F58"/>
    <w:rsid w:val="0004120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195C"/>
    <w:rsid w:val="00064277"/>
    <w:rsid w:val="00064500"/>
    <w:rsid w:val="00071588"/>
    <w:rsid w:val="00072A5A"/>
    <w:rsid w:val="00074CBB"/>
    <w:rsid w:val="00077333"/>
    <w:rsid w:val="00077397"/>
    <w:rsid w:val="00077BCC"/>
    <w:rsid w:val="000809A5"/>
    <w:rsid w:val="00080FF8"/>
    <w:rsid w:val="00081558"/>
    <w:rsid w:val="00081A68"/>
    <w:rsid w:val="00083267"/>
    <w:rsid w:val="00083540"/>
    <w:rsid w:val="00083D29"/>
    <w:rsid w:val="000844F1"/>
    <w:rsid w:val="000852AB"/>
    <w:rsid w:val="00085961"/>
    <w:rsid w:val="00085C75"/>
    <w:rsid w:val="000860C3"/>
    <w:rsid w:val="0008614B"/>
    <w:rsid w:val="000876CE"/>
    <w:rsid w:val="000901E3"/>
    <w:rsid w:val="000911FB"/>
    <w:rsid w:val="00093E7E"/>
    <w:rsid w:val="00095C5B"/>
    <w:rsid w:val="00096EE4"/>
    <w:rsid w:val="00096FBF"/>
    <w:rsid w:val="000A067A"/>
    <w:rsid w:val="000A0CE2"/>
    <w:rsid w:val="000A12C7"/>
    <w:rsid w:val="000A1643"/>
    <w:rsid w:val="000A1EC3"/>
    <w:rsid w:val="000A28A6"/>
    <w:rsid w:val="000A3D44"/>
    <w:rsid w:val="000A3D51"/>
    <w:rsid w:val="000A3D89"/>
    <w:rsid w:val="000A57A0"/>
    <w:rsid w:val="000A77A5"/>
    <w:rsid w:val="000B0A67"/>
    <w:rsid w:val="000B0FA4"/>
    <w:rsid w:val="000B3152"/>
    <w:rsid w:val="000B3208"/>
    <w:rsid w:val="000B36F2"/>
    <w:rsid w:val="000B3ACB"/>
    <w:rsid w:val="000B3CFE"/>
    <w:rsid w:val="000B50EB"/>
    <w:rsid w:val="000B51BF"/>
    <w:rsid w:val="000B579B"/>
    <w:rsid w:val="000B6931"/>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1CF2"/>
    <w:rsid w:val="000E44B5"/>
    <w:rsid w:val="000F00E4"/>
    <w:rsid w:val="000F0BAE"/>
    <w:rsid w:val="000F1E33"/>
    <w:rsid w:val="000F2E4A"/>
    <w:rsid w:val="000F493D"/>
    <w:rsid w:val="000F6508"/>
    <w:rsid w:val="000F6891"/>
    <w:rsid w:val="00101D50"/>
    <w:rsid w:val="00103359"/>
    <w:rsid w:val="00104B84"/>
    <w:rsid w:val="00105213"/>
    <w:rsid w:val="001055DD"/>
    <w:rsid w:val="001067B9"/>
    <w:rsid w:val="0010694D"/>
    <w:rsid w:val="00106CDF"/>
    <w:rsid w:val="00107F19"/>
    <w:rsid w:val="0011016C"/>
    <w:rsid w:val="00110A18"/>
    <w:rsid w:val="00110FB7"/>
    <w:rsid w:val="0011117D"/>
    <w:rsid w:val="00111B33"/>
    <w:rsid w:val="001128BB"/>
    <w:rsid w:val="00114948"/>
    <w:rsid w:val="00114DB9"/>
    <w:rsid w:val="00115B1D"/>
    <w:rsid w:val="001174D8"/>
    <w:rsid w:val="00117697"/>
    <w:rsid w:val="00117B36"/>
    <w:rsid w:val="00117D1A"/>
    <w:rsid w:val="00117DBC"/>
    <w:rsid w:val="00117F19"/>
    <w:rsid w:val="001208AC"/>
    <w:rsid w:val="001218A8"/>
    <w:rsid w:val="00121C1F"/>
    <w:rsid w:val="00122845"/>
    <w:rsid w:val="00123ECB"/>
    <w:rsid w:val="00123F09"/>
    <w:rsid w:val="00124141"/>
    <w:rsid w:val="0012486F"/>
    <w:rsid w:val="001251BA"/>
    <w:rsid w:val="00127207"/>
    <w:rsid w:val="00127469"/>
    <w:rsid w:val="0013001E"/>
    <w:rsid w:val="001301EE"/>
    <w:rsid w:val="00130760"/>
    <w:rsid w:val="0013135F"/>
    <w:rsid w:val="00132AF3"/>
    <w:rsid w:val="00132E6C"/>
    <w:rsid w:val="0013339B"/>
    <w:rsid w:val="001341C4"/>
    <w:rsid w:val="001343CE"/>
    <w:rsid w:val="00135899"/>
    <w:rsid w:val="00136026"/>
    <w:rsid w:val="00137737"/>
    <w:rsid w:val="001378CF"/>
    <w:rsid w:val="00137D73"/>
    <w:rsid w:val="0014005E"/>
    <w:rsid w:val="00140084"/>
    <w:rsid w:val="0014116C"/>
    <w:rsid w:val="00141322"/>
    <w:rsid w:val="00141EA6"/>
    <w:rsid w:val="0014206F"/>
    <w:rsid w:val="001423A1"/>
    <w:rsid w:val="001428D4"/>
    <w:rsid w:val="001430FC"/>
    <w:rsid w:val="00143CD8"/>
    <w:rsid w:val="00144B96"/>
    <w:rsid w:val="00144E8A"/>
    <w:rsid w:val="00145B7A"/>
    <w:rsid w:val="00146E22"/>
    <w:rsid w:val="00152172"/>
    <w:rsid w:val="001525D7"/>
    <w:rsid w:val="00153528"/>
    <w:rsid w:val="00154F98"/>
    <w:rsid w:val="0015587C"/>
    <w:rsid w:val="00155DE7"/>
    <w:rsid w:val="00160443"/>
    <w:rsid w:val="00161BC0"/>
    <w:rsid w:val="00161BE3"/>
    <w:rsid w:val="00162A00"/>
    <w:rsid w:val="00163998"/>
    <w:rsid w:val="001647AF"/>
    <w:rsid w:val="00165F53"/>
    <w:rsid w:val="00166D2A"/>
    <w:rsid w:val="001700FC"/>
    <w:rsid w:val="0017300C"/>
    <w:rsid w:val="00173D4A"/>
    <w:rsid w:val="001755FC"/>
    <w:rsid w:val="00175BBA"/>
    <w:rsid w:val="0017723F"/>
    <w:rsid w:val="00177BDA"/>
    <w:rsid w:val="00180329"/>
    <w:rsid w:val="00180ADB"/>
    <w:rsid w:val="00181CB1"/>
    <w:rsid w:val="00184612"/>
    <w:rsid w:val="001854EF"/>
    <w:rsid w:val="00186B3D"/>
    <w:rsid w:val="001912C2"/>
    <w:rsid w:val="00191309"/>
    <w:rsid w:val="00192446"/>
    <w:rsid w:val="00196382"/>
    <w:rsid w:val="00196F9F"/>
    <w:rsid w:val="00197926"/>
    <w:rsid w:val="001A08AA"/>
    <w:rsid w:val="001A0A99"/>
    <w:rsid w:val="001A1296"/>
    <w:rsid w:val="001A17A5"/>
    <w:rsid w:val="001A2426"/>
    <w:rsid w:val="001A2559"/>
    <w:rsid w:val="001A2EF9"/>
    <w:rsid w:val="001A3120"/>
    <w:rsid w:val="001A5897"/>
    <w:rsid w:val="001A6400"/>
    <w:rsid w:val="001B0020"/>
    <w:rsid w:val="001B15EF"/>
    <w:rsid w:val="001B2108"/>
    <w:rsid w:val="001B231F"/>
    <w:rsid w:val="001B38FB"/>
    <w:rsid w:val="001B3A2E"/>
    <w:rsid w:val="001B4670"/>
    <w:rsid w:val="001B5296"/>
    <w:rsid w:val="001B5EF8"/>
    <w:rsid w:val="001B60A1"/>
    <w:rsid w:val="001B6A72"/>
    <w:rsid w:val="001B6EA8"/>
    <w:rsid w:val="001B72F6"/>
    <w:rsid w:val="001B7494"/>
    <w:rsid w:val="001C00AA"/>
    <w:rsid w:val="001C2745"/>
    <w:rsid w:val="001C38AD"/>
    <w:rsid w:val="001C3A35"/>
    <w:rsid w:val="001C40BB"/>
    <w:rsid w:val="001C524C"/>
    <w:rsid w:val="001C5DA2"/>
    <w:rsid w:val="001D0A61"/>
    <w:rsid w:val="001D218D"/>
    <w:rsid w:val="001D2F10"/>
    <w:rsid w:val="001D3D36"/>
    <w:rsid w:val="001D43CA"/>
    <w:rsid w:val="001D7D91"/>
    <w:rsid w:val="001D7F4A"/>
    <w:rsid w:val="001E09A7"/>
    <w:rsid w:val="001E1AC3"/>
    <w:rsid w:val="001E27D0"/>
    <w:rsid w:val="001E31D6"/>
    <w:rsid w:val="001E471C"/>
    <w:rsid w:val="001F005B"/>
    <w:rsid w:val="001F2DA9"/>
    <w:rsid w:val="001F5795"/>
    <w:rsid w:val="001F6595"/>
    <w:rsid w:val="001F706B"/>
    <w:rsid w:val="001F7737"/>
    <w:rsid w:val="00200996"/>
    <w:rsid w:val="00202264"/>
    <w:rsid w:val="00202273"/>
    <w:rsid w:val="0020314E"/>
    <w:rsid w:val="00204999"/>
    <w:rsid w:val="00206FE6"/>
    <w:rsid w:val="0020785B"/>
    <w:rsid w:val="00212373"/>
    <w:rsid w:val="00212A25"/>
    <w:rsid w:val="002138EA"/>
    <w:rsid w:val="00214FBD"/>
    <w:rsid w:val="00217DB7"/>
    <w:rsid w:val="00217F27"/>
    <w:rsid w:val="00222897"/>
    <w:rsid w:val="002242F7"/>
    <w:rsid w:val="002256DE"/>
    <w:rsid w:val="002266F5"/>
    <w:rsid w:val="00226E83"/>
    <w:rsid w:val="00227C76"/>
    <w:rsid w:val="002305D7"/>
    <w:rsid w:val="00230EEB"/>
    <w:rsid w:val="002322F2"/>
    <w:rsid w:val="00232EAD"/>
    <w:rsid w:val="00233331"/>
    <w:rsid w:val="00233C0F"/>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4D53"/>
    <w:rsid w:val="00256757"/>
    <w:rsid w:val="00257735"/>
    <w:rsid w:val="002578B0"/>
    <w:rsid w:val="00257D80"/>
    <w:rsid w:val="00257F7D"/>
    <w:rsid w:val="0026179F"/>
    <w:rsid w:val="00262383"/>
    <w:rsid w:val="002626B8"/>
    <w:rsid w:val="00263F41"/>
    <w:rsid w:val="002668A4"/>
    <w:rsid w:val="00266C6B"/>
    <w:rsid w:val="002676E4"/>
    <w:rsid w:val="0027122C"/>
    <w:rsid w:val="0027363C"/>
    <w:rsid w:val="002737CB"/>
    <w:rsid w:val="00273F69"/>
    <w:rsid w:val="002741DA"/>
    <w:rsid w:val="002748A2"/>
    <w:rsid w:val="00274E1A"/>
    <w:rsid w:val="00275B77"/>
    <w:rsid w:val="00277A09"/>
    <w:rsid w:val="00281A29"/>
    <w:rsid w:val="00282213"/>
    <w:rsid w:val="0028452F"/>
    <w:rsid w:val="00284B0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93F"/>
    <w:rsid w:val="002C3E65"/>
    <w:rsid w:val="002C4FFF"/>
    <w:rsid w:val="002C527C"/>
    <w:rsid w:val="002C55AD"/>
    <w:rsid w:val="002C5FE0"/>
    <w:rsid w:val="002D0A71"/>
    <w:rsid w:val="002D0D61"/>
    <w:rsid w:val="002D1B83"/>
    <w:rsid w:val="002D44BD"/>
    <w:rsid w:val="002D4FE0"/>
    <w:rsid w:val="002D50DA"/>
    <w:rsid w:val="002D565C"/>
    <w:rsid w:val="002D69EF"/>
    <w:rsid w:val="002E0517"/>
    <w:rsid w:val="002E1AF2"/>
    <w:rsid w:val="002E1B83"/>
    <w:rsid w:val="002E1EC3"/>
    <w:rsid w:val="002E224D"/>
    <w:rsid w:val="002E423F"/>
    <w:rsid w:val="002E47F7"/>
    <w:rsid w:val="002F1233"/>
    <w:rsid w:val="002F1C26"/>
    <w:rsid w:val="002F1CAF"/>
    <w:rsid w:val="002F225A"/>
    <w:rsid w:val="002F24AA"/>
    <w:rsid w:val="002F282A"/>
    <w:rsid w:val="002F4093"/>
    <w:rsid w:val="002F4BA9"/>
    <w:rsid w:val="002F4BEE"/>
    <w:rsid w:val="002F5FAD"/>
    <w:rsid w:val="002F5FF4"/>
    <w:rsid w:val="002F78ED"/>
    <w:rsid w:val="003001D3"/>
    <w:rsid w:val="00303D79"/>
    <w:rsid w:val="003057AB"/>
    <w:rsid w:val="00305FF2"/>
    <w:rsid w:val="00307D2C"/>
    <w:rsid w:val="00307FDB"/>
    <w:rsid w:val="00311460"/>
    <w:rsid w:val="00311C4E"/>
    <w:rsid w:val="00313FE8"/>
    <w:rsid w:val="003146DD"/>
    <w:rsid w:val="003152A8"/>
    <w:rsid w:val="0031608C"/>
    <w:rsid w:val="00317C19"/>
    <w:rsid w:val="00317D07"/>
    <w:rsid w:val="00321485"/>
    <w:rsid w:val="00323554"/>
    <w:rsid w:val="003240B0"/>
    <w:rsid w:val="00325955"/>
    <w:rsid w:val="00325AB3"/>
    <w:rsid w:val="0032615C"/>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ADA"/>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0D47"/>
    <w:rsid w:val="00373148"/>
    <w:rsid w:val="0037341D"/>
    <w:rsid w:val="00374DD2"/>
    <w:rsid w:val="00376DC9"/>
    <w:rsid w:val="0038082C"/>
    <w:rsid w:val="00380AAA"/>
    <w:rsid w:val="00380AF4"/>
    <w:rsid w:val="00380C5B"/>
    <w:rsid w:val="00382877"/>
    <w:rsid w:val="00382D36"/>
    <w:rsid w:val="00383109"/>
    <w:rsid w:val="003873FB"/>
    <w:rsid w:val="00393475"/>
    <w:rsid w:val="00394698"/>
    <w:rsid w:val="00396015"/>
    <w:rsid w:val="00397206"/>
    <w:rsid w:val="00397CC0"/>
    <w:rsid w:val="003A00F5"/>
    <w:rsid w:val="003A1E08"/>
    <w:rsid w:val="003A27BA"/>
    <w:rsid w:val="003A2F4D"/>
    <w:rsid w:val="003A6213"/>
    <w:rsid w:val="003A6C19"/>
    <w:rsid w:val="003A6FB0"/>
    <w:rsid w:val="003B00C2"/>
    <w:rsid w:val="003B1087"/>
    <w:rsid w:val="003B13F1"/>
    <w:rsid w:val="003B197E"/>
    <w:rsid w:val="003B1AA0"/>
    <w:rsid w:val="003B2EED"/>
    <w:rsid w:val="003B478A"/>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39E"/>
    <w:rsid w:val="00401EAE"/>
    <w:rsid w:val="00402A72"/>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6B4"/>
    <w:rsid w:val="004237A7"/>
    <w:rsid w:val="004255A3"/>
    <w:rsid w:val="00425791"/>
    <w:rsid w:val="00425F68"/>
    <w:rsid w:val="00426356"/>
    <w:rsid w:val="00426C78"/>
    <w:rsid w:val="00426F2E"/>
    <w:rsid w:val="0042782C"/>
    <w:rsid w:val="00427B4E"/>
    <w:rsid w:val="00427DDF"/>
    <w:rsid w:val="00431287"/>
    <w:rsid w:val="004313C5"/>
    <w:rsid w:val="004316ED"/>
    <w:rsid w:val="004329DB"/>
    <w:rsid w:val="00433623"/>
    <w:rsid w:val="00434649"/>
    <w:rsid w:val="004373F8"/>
    <w:rsid w:val="00437675"/>
    <w:rsid w:val="00440CAD"/>
    <w:rsid w:val="00441199"/>
    <w:rsid w:val="00443DC2"/>
    <w:rsid w:val="00444225"/>
    <w:rsid w:val="00444B5D"/>
    <w:rsid w:val="0044741F"/>
    <w:rsid w:val="0045011C"/>
    <w:rsid w:val="0045076C"/>
    <w:rsid w:val="00451A54"/>
    <w:rsid w:val="004529B4"/>
    <w:rsid w:val="004534C7"/>
    <w:rsid w:val="004538B0"/>
    <w:rsid w:val="00453919"/>
    <w:rsid w:val="00453F77"/>
    <w:rsid w:val="0045541C"/>
    <w:rsid w:val="00456F6B"/>
    <w:rsid w:val="004573D5"/>
    <w:rsid w:val="004578A5"/>
    <w:rsid w:val="00457AF9"/>
    <w:rsid w:val="0046078E"/>
    <w:rsid w:val="00462310"/>
    <w:rsid w:val="0046266D"/>
    <w:rsid w:val="00463E53"/>
    <w:rsid w:val="00464E9A"/>
    <w:rsid w:val="00466AB0"/>
    <w:rsid w:val="00467794"/>
    <w:rsid w:val="00470E49"/>
    <w:rsid w:val="004710F5"/>
    <w:rsid w:val="00471B36"/>
    <w:rsid w:val="00471CEE"/>
    <w:rsid w:val="00472288"/>
    <w:rsid w:val="00473DC6"/>
    <w:rsid w:val="00474FBC"/>
    <w:rsid w:val="0047640C"/>
    <w:rsid w:val="00476D7B"/>
    <w:rsid w:val="0047756B"/>
    <w:rsid w:val="00477801"/>
    <w:rsid w:val="004812F7"/>
    <w:rsid w:val="00481D8A"/>
    <w:rsid w:val="00482C27"/>
    <w:rsid w:val="004835B4"/>
    <w:rsid w:val="004842FB"/>
    <w:rsid w:val="004855A2"/>
    <w:rsid w:val="00485E9E"/>
    <w:rsid w:val="00486313"/>
    <w:rsid w:val="00490FAF"/>
    <w:rsid w:val="00491FA6"/>
    <w:rsid w:val="0049230F"/>
    <w:rsid w:val="00492B73"/>
    <w:rsid w:val="0049318D"/>
    <w:rsid w:val="00495A33"/>
    <w:rsid w:val="00496F50"/>
    <w:rsid w:val="00497F79"/>
    <w:rsid w:val="004A030D"/>
    <w:rsid w:val="004A1027"/>
    <w:rsid w:val="004A17C7"/>
    <w:rsid w:val="004A338C"/>
    <w:rsid w:val="004A419F"/>
    <w:rsid w:val="004A4511"/>
    <w:rsid w:val="004B1313"/>
    <w:rsid w:val="004B42A4"/>
    <w:rsid w:val="004B4A36"/>
    <w:rsid w:val="004B5407"/>
    <w:rsid w:val="004B6FBB"/>
    <w:rsid w:val="004C2266"/>
    <w:rsid w:val="004C39BB"/>
    <w:rsid w:val="004C3AF6"/>
    <w:rsid w:val="004C5B46"/>
    <w:rsid w:val="004C610E"/>
    <w:rsid w:val="004C6CB2"/>
    <w:rsid w:val="004C7C0E"/>
    <w:rsid w:val="004D01D3"/>
    <w:rsid w:val="004D0FD5"/>
    <w:rsid w:val="004D35D0"/>
    <w:rsid w:val="004D36BE"/>
    <w:rsid w:val="004D5600"/>
    <w:rsid w:val="004D7FD0"/>
    <w:rsid w:val="004E1991"/>
    <w:rsid w:val="004E2B50"/>
    <w:rsid w:val="004E2C21"/>
    <w:rsid w:val="004E3459"/>
    <w:rsid w:val="004E3CAE"/>
    <w:rsid w:val="004E5464"/>
    <w:rsid w:val="004E583A"/>
    <w:rsid w:val="004E5F76"/>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134F"/>
    <w:rsid w:val="00511564"/>
    <w:rsid w:val="00512458"/>
    <w:rsid w:val="005124C8"/>
    <w:rsid w:val="00514B02"/>
    <w:rsid w:val="00514D84"/>
    <w:rsid w:val="00515452"/>
    <w:rsid w:val="00516592"/>
    <w:rsid w:val="00517B81"/>
    <w:rsid w:val="00520097"/>
    <w:rsid w:val="005205F3"/>
    <w:rsid w:val="00522C5E"/>
    <w:rsid w:val="00523341"/>
    <w:rsid w:val="00523ED5"/>
    <w:rsid w:val="00524608"/>
    <w:rsid w:val="00524BA3"/>
    <w:rsid w:val="005260C0"/>
    <w:rsid w:val="00526D23"/>
    <w:rsid w:val="00527637"/>
    <w:rsid w:val="005276B4"/>
    <w:rsid w:val="00527A8F"/>
    <w:rsid w:val="005301E9"/>
    <w:rsid w:val="0053072F"/>
    <w:rsid w:val="005319A6"/>
    <w:rsid w:val="0053398A"/>
    <w:rsid w:val="00536AAE"/>
    <w:rsid w:val="00536BC2"/>
    <w:rsid w:val="005403D0"/>
    <w:rsid w:val="00541815"/>
    <w:rsid w:val="005419AC"/>
    <w:rsid w:val="00543256"/>
    <w:rsid w:val="00543311"/>
    <w:rsid w:val="00543A78"/>
    <w:rsid w:val="00544DDB"/>
    <w:rsid w:val="00544E6D"/>
    <w:rsid w:val="00545F72"/>
    <w:rsid w:val="00547174"/>
    <w:rsid w:val="00547986"/>
    <w:rsid w:val="00550A51"/>
    <w:rsid w:val="00551E44"/>
    <w:rsid w:val="00553090"/>
    <w:rsid w:val="00554A16"/>
    <w:rsid w:val="005550DD"/>
    <w:rsid w:val="00555115"/>
    <w:rsid w:val="0055559B"/>
    <w:rsid w:val="0055694C"/>
    <w:rsid w:val="00560261"/>
    <w:rsid w:val="0056035C"/>
    <w:rsid w:val="005620E9"/>
    <w:rsid w:val="005624C8"/>
    <w:rsid w:val="00562A4A"/>
    <w:rsid w:val="0056528B"/>
    <w:rsid w:val="00566838"/>
    <w:rsid w:val="005701E7"/>
    <w:rsid w:val="0057106E"/>
    <w:rsid w:val="00571BCD"/>
    <w:rsid w:val="00571DE8"/>
    <w:rsid w:val="0057304A"/>
    <w:rsid w:val="00573B8C"/>
    <w:rsid w:val="005747B9"/>
    <w:rsid w:val="00576429"/>
    <w:rsid w:val="00576FAB"/>
    <w:rsid w:val="005772B4"/>
    <w:rsid w:val="00577A91"/>
    <w:rsid w:val="00580D89"/>
    <w:rsid w:val="005813AB"/>
    <w:rsid w:val="005818D5"/>
    <w:rsid w:val="00581E88"/>
    <w:rsid w:val="005824F0"/>
    <w:rsid w:val="00583062"/>
    <w:rsid w:val="0058392F"/>
    <w:rsid w:val="00585A3F"/>
    <w:rsid w:val="00586A31"/>
    <w:rsid w:val="0058743F"/>
    <w:rsid w:val="00587D2E"/>
    <w:rsid w:val="00590404"/>
    <w:rsid w:val="00590490"/>
    <w:rsid w:val="005908D2"/>
    <w:rsid w:val="00590BFA"/>
    <w:rsid w:val="00592B47"/>
    <w:rsid w:val="0059411C"/>
    <w:rsid w:val="005943B2"/>
    <w:rsid w:val="00594A61"/>
    <w:rsid w:val="00594ADF"/>
    <w:rsid w:val="00595618"/>
    <w:rsid w:val="00596785"/>
    <w:rsid w:val="00596A84"/>
    <w:rsid w:val="00597FFC"/>
    <w:rsid w:val="005A079B"/>
    <w:rsid w:val="005A0B8C"/>
    <w:rsid w:val="005A0EDD"/>
    <w:rsid w:val="005A21FE"/>
    <w:rsid w:val="005A2848"/>
    <w:rsid w:val="005A37DF"/>
    <w:rsid w:val="005A42B2"/>
    <w:rsid w:val="005A476C"/>
    <w:rsid w:val="005A48D4"/>
    <w:rsid w:val="005A4B48"/>
    <w:rsid w:val="005A4C85"/>
    <w:rsid w:val="005A4E84"/>
    <w:rsid w:val="005A4EFF"/>
    <w:rsid w:val="005A5627"/>
    <w:rsid w:val="005A616F"/>
    <w:rsid w:val="005B0106"/>
    <w:rsid w:val="005B084E"/>
    <w:rsid w:val="005B5A4F"/>
    <w:rsid w:val="005C0B59"/>
    <w:rsid w:val="005C0C19"/>
    <w:rsid w:val="005C1B17"/>
    <w:rsid w:val="005C31BE"/>
    <w:rsid w:val="005C331B"/>
    <w:rsid w:val="005C41A1"/>
    <w:rsid w:val="005C50E2"/>
    <w:rsid w:val="005C53B5"/>
    <w:rsid w:val="005C5431"/>
    <w:rsid w:val="005C5A1C"/>
    <w:rsid w:val="005C678B"/>
    <w:rsid w:val="005C6C8C"/>
    <w:rsid w:val="005D018A"/>
    <w:rsid w:val="005D2929"/>
    <w:rsid w:val="005D3671"/>
    <w:rsid w:val="005D417A"/>
    <w:rsid w:val="005D50E1"/>
    <w:rsid w:val="005D6C16"/>
    <w:rsid w:val="005E09C1"/>
    <w:rsid w:val="005E0BA1"/>
    <w:rsid w:val="005E12CD"/>
    <w:rsid w:val="005E2874"/>
    <w:rsid w:val="005E3D63"/>
    <w:rsid w:val="005E3F47"/>
    <w:rsid w:val="005E4162"/>
    <w:rsid w:val="005E51EB"/>
    <w:rsid w:val="005E53E1"/>
    <w:rsid w:val="005E7EA5"/>
    <w:rsid w:val="005F02CC"/>
    <w:rsid w:val="005F3B1B"/>
    <w:rsid w:val="005F4192"/>
    <w:rsid w:val="005F53E9"/>
    <w:rsid w:val="005F5C5F"/>
    <w:rsid w:val="005F5EB1"/>
    <w:rsid w:val="005F60D9"/>
    <w:rsid w:val="005F6663"/>
    <w:rsid w:val="005F6BDC"/>
    <w:rsid w:val="005F7205"/>
    <w:rsid w:val="005F7A48"/>
    <w:rsid w:val="006009D7"/>
    <w:rsid w:val="00601D94"/>
    <w:rsid w:val="0060304C"/>
    <w:rsid w:val="00604655"/>
    <w:rsid w:val="00604D64"/>
    <w:rsid w:val="00605241"/>
    <w:rsid w:val="00605A2E"/>
    <w:rsid w:val="006071D3"/>
    <w:rsid w:val="00607D98"/>
    <w:rsid w:val="006109F9"/>
    <w:rsid w:val="00611CD9"/>
    <w:rsid w:val="00612745"/>
    <w:rsid w:val="006133E3"/>
    <w:rsid w:val="0061371F"/>
    <w:rsid w:val="00617534"/>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47F13"/>
    <w:rsid w:val="00651A18"/>
    <w:rsid w:val="00651C2B"/>
    <w:rsid w:val="00651F87"/>
    <w:rsid w:val="00652B30"/>
    <w:rsid w:val="00652DD8"/>
    <w:rsid w:val="006537BF"/>
    <w:rsid w:val="00653DF0"/>
    <w:rsid w:val="00654817"/>
    <w:rsid w:val="00654D11"/>
    <w:rsid w:val="00654F57"/>
    <w:rsid w:val="00654F9B"/>
    <w:rsid w:val="00654FDC"/>
    <w:rsid w:val="00656647"/>
    <w:rsid w:val="00656F46"/>
    <w:rsid w:val="00661613"/>
    <w:rsid w:val="006618AB"/>
    <w:rsid w:val="00661E22"/>
    <w:rsid w:val="00662263"/>
    <w:rsid w:val="00662DE1"/>
    <w:rsid w:val="00663C47"/>
    <w:rsid w:val="00663EA8"/>
    <w:rsid w:val="0066688E"/>
    <w:rsid w:val="00666891"/>
    <w:rsid w:val="006675AC"/>
    <w:rsid w:val="00672020"/>
    <w:rsid w:val="00674CCD"/>
    <w:rsid w:val="00675048"/>
    <w:rsid w:val="0067523B"/>
    <w:rsid w:val="00675931"/>
    <w:rsid w:val="006761F7"/>
    <w:rsid w:val="00677E06"/>
    <w:rsid w:val="00683839"/>
    <w:rsid w:val="006856E5"/>
    <w:rsid w:val="00686878"/>
    <w:rsid w:val="006875D1"/>
    <w:rsid w:val="00691FA3"/>
    <w:rsid w:val="006937D0"/>
    <w:rsid w:val="00695816"/>
    <w:rsid w:val="00695A01"/>
    <w:rsid w:val="00696271"/>
    <w:rsid w:val="00696BE5"/>
    <w:rsid w:val="006A0144"/>
    <w:rsid w:val="006A2337"/>
    <w:rsid w:val="006A2E1E"/>
    <w:rsid w:val="006A386D"/>
    <w:rsid w:val="006A5A2A"/>
    <w:rsid w:val="006A5ED0"/>
    <w:rsid w:val="006A63FF"/>
    <w:rsid w:val="006A68A8"/>
    <w:rsid w:val="006A7306"/>
    <w:rsid w:val="006A7C8C"/>
    <w:rsid w:val="006B0358"/>
    <w:rsid w:val="006B0D02"/>
    <w:rsid w:val="006B1C2F"/>
    <w:rsid w:val="006B2029"/>
    <w:rsid w:val="006B2923"/>
    <w:rsid w:val="006B32BC"/>
    <w:rsid w:val="006B338F"/>
    <w:rsid w:val="006B37BB"/>
    <w:rsid w:val="006B4BC2"/>
    <w:rsid w:val="006B4DF7"/>
    <w:rsid w:val="006B6440"/>
    <w:rsid w:val="006C2319"/>
    <w:rsid w:val="006C2E72"/>
    <w:rsid w:val="006C4684"/>
    <w:rsid w:val="006C6CE5"/>
    <w:rsid w:val="006C78C9"/>
    <w:rsid w:val="006D3578"/>
    <w:rsid w:val="006D3D64"/>
    <w:rsid w:val="006D5724"/>
    <w:rsid w:val="006D686A"/>
    <w:rsid w:val="006E1CD5"/>
    <w:rsid w:val="006E35DA"/>
    <w:rsid w:val="006E3826"/>
    <w:rsid w:val="006E3906"/>
    <w:rsid w:val="006E52A9"/>
    <w:rsid w:val="006E5694"/>
    <w:rsid w:val="006E70F1"/>
    <w:rsid w:val="006F0573"/>
    <w:rsid w:val="006F07F8"/>
    <w:rsid w:val="006F0A0F"/>
    <w:rsid w:val="006F0C31"/>
    <w:rsid w:val="006F0D5F"/>
    <w:rsid w:val="006F1DCF"/>
    <w:rsid w:val="006F3BBF"/>
    <w:rsid w:val="006F5431"/>
    <w:rsid w:val="006F55B4"/>
    <w:rsid w:val="006F592D"/>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229"/>
    <w:rsid w:val="00714F20"/>
    <w:rsid w:val="00715470"/>
    <w:rsid w:val="00716250"/>
    <w:rsid w:val="007162EF"/>
    <w:rsid w:val="00716988"/>
    <w:rsid w:val="00716EE4"/>
    <w:rsid w:val="00720148"/>
    <w:rsid w:val="007225C5"/>
    <w:rsid w:val="00722662"/>
    <w:rsid w:val="00723A0F"/>
    <w:rsid w:val="00723BA0"/>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662"/>
    <w:rsid w:val="00743959"/>
    <w:rsid w:val="00743B24"/>
    <w:rsid w:val="00744CC1"/>
    <w:rsid w:val="00744FA1"/>
    <w:rsid w:val="0074559C"/>
    <w:rsid w:val="00747A48"/>
    <w:rsid w:val="00747E63"/>
    <w:rsid w:val="00753899"/>
    <w:rsid w:val="00753AD6"/>
    <w:rsid w:val="0075412C"/>
    <w:rsid w:val="00754AA9"/>
    <w:rsid w:val="007569C5"/>
    <w:rsid w:val="00756FF4"/>
    <w:rsid w:val="0076011C"/>
    <w:rsid w:val="00760C9A"/>
    <w:rsid w:val="00761A93"/>
    <w:rsid w:val="0076215A"/>
    <w:rsid w:val="007634D0"/>
    <w:rsid w:val="007668B8"/>
    <w:rsid w:val="00770A12"/>
    <w:rsid w:val="00770F5E"/>
    <w:rsid w:val="00771A56"/>
    <w:rsid w:val="00772046"/>
    <w:rsid w:val="0077293E"/>
    <w:rsid w:val="007731E0"/>
    <w:rsid w:val="00773C9E"/>
    <w:rsid w:val="00774192"/>
    <w:rsid w:val="00774494"/>
    <w:rsid w:val="007746A9"/>
    <w:rsid w:val="007769B2"/>
    <w:rsid w:val="00776CD0"/>
    <w:rsid w:val="00777F54"/>
    <w:rsid w:val="0078088D"/>
    <w:rsid w:val="00782A0B"/>
    <w:rsid w:val="007832A1"/>
    <w:rsid w:val="007841BE"/>
    <w:rsid w:val="00785600"/>
    <w:rsid w:val="00786079"/>
    <w:rsid w:val="00786557"/>
    <w:rsid w:val="007866A3"/>
    <w:rsid w:val="0079092F"/>
    <w:rsid w:val="0079201A"/>
    <w:rsid w:val="0079227D"/>
    <w:rsid w:val="007922A0"/>
    <w:rsid w:val="00793AF9"/>
    <w:rsid w:val="007968C2"/>
    <w:rsid w:val="00796A7B"/>
    <w:rsid w:val="007A03A2"/>
    <w:rsid w:val="007A058C"/>
    <w:rsid w:val="007A070E"/>
    <w:rsid w:val="007A16DD"/>
    <w:rsid w:val="007A258C"/>
    <w:rsid w:val="007A2D95"/>
    <w:rsid w:val="007A56C7"/>
    <w:rsid w:val="007A6059"/>
    <w:rsid w:val="007A622B"/>
    <w:rsid w:val="007A62E0"/>
    <w:rsid w:val="007A63B2"/>
    <w:rsid w:val="007A7834"/>
    <w:rsid w:val="007B01F1"/>
    <w:rsid w:val="007B0CA1"/>
    <w:rsid w:val="007B4563"/>
    <w:rsid w:val="007B47D9"/>
    <w:rsid w:val="007B5FDD"/>
    <w:rsid w:val="007B76EA"/>
    <w:rsid w:val="007B78F9"/>
    <w:rsid w:val="007B7E07"/>
    <w:rsid w:val="007C1069"/>
    <w:rsid w:val="007C437D"/>
    <w:rsid w:val="007C5557"/>
    <w:rsid w:val="007C5562"/>
    <w:rsid w:val="007C5CF3"/>
    <w:rsid w:val="007C69D6"/>
    <w:rsid w:val="007C6C67"/>
    <w:rsid w:val="007C6DD8"/>
    <w:rsid w:val="007D2142"/>
    <w:rsid w:val="007D258B"/>
    <w:rsid w:val="007D3BE3"/>
    <w:rsid w:val="007D495B"/>
    <w:rsid w:val="007D49A5"/>
    <w:rsid w:val="007D5373"/>
    <w:rsid w:val="007D57D8"/>
    <w:rsid w:val="007D6048"/>
    <w:rsid w:val="007D741A"/>
    <w:rsid w:val="007D74BD"/>
    <w:rsid w:val="007D7C94"/>
    <w:rsid w:val="007D7DD2"/>
    <w:rsid w:val="007E1745"/>
    <w:rsid w:val="007E2759"/>
    <w:rsid w:val="007E2E0D"/>
    <w:rsid w:val="007E359F"/>
    <w:rsid w:val="007E42BD"/>
    <w:rsid w:val="007E44F9"/>
    <w:rsid w:val="007E519C"/>
    <w:rsid w:val="007E5E44"/>
    <w:rsid w:val="007E65EC"/>
    <w:rsid w:val="007F0E1E"/>
    <w:rsid w:val="007F1497"/>
    <w:rsid w:val="007F1FC7"/>
    <w:rsid w:val="007F22ED"/>
    <w:rsid w:val="007F2380"/>
    <w:rsid w:val="007F26E1"/>
    <w:rsid w:val="007F2E86"/>
    <w:rsid w:val="007F4299"/>
    <w:rsid w:val="007F4CAF"/>
    <w:rsid w:val="007F4CCC"/>
    <w:rsid w:val="007F5987"/>
    <w:rsid w:val="007F5B12"/>
    <w:rsid w:val="007F62EA"/>
    <w:rsid w:val="007F6D25"/>
    <w:rsid w:val="007F7064"/>
    <w:rsid w:val="007F71F7"/>
    <w:rsid w:val="0080098E"/>
    <w:rsid w:val="0080182C"/>
    <w:rsid w:val="00801B42"/>
    <w:rsid w:val="00804709"/>
    <w:rsid w:val="00804BBC"/>
    <w:rsid w:val="00804DAB"/>
    <w:rsid w:val="00805D97"/>
    <w:rsid w:val="008065E8"/>
    <w:rsid w:val="00810207"/>
    <w:rsid w:val="0081037F"/>
    <w:rsid w:val="00810B2E"/>
    <w:rsid w:val="00810D0C"/>
    <w:rsid w:val="0081109E"/>
    <w:rsid w:val="00811D06"/>
    <w:rsid w:val="008142F8"/>
    <w:rsid w:val="00814F5D"/>
    <w:rsid w:val="008151BE"/>
    <w:rsid w:val="00815E1F"/>
    <w:rsid w:val="0081661C"/>
    <w:rsid w:val="00816C9D"/>
    <w:rsid w:val="00817342"/>
    <w:rsid w:val="00820791"/>
    <w:rsid w:val="00821402"/>
    <w:rsid w:val="00821DFB"/>
    <w:rsid w:val="00822436"/>
    <w:rsid w:val="008233EB"/>
    <w:rsid w:val="00825101"/>
    <w:rsid w:val="00826B31"/>
    <w:rsid w:val="00826E95"/>
    <w:rsid w:val="00827F34"/>
    <w:rsid w:val="00830BA7"/>
    <w:rsid w:val="00830BED"/>
    <w:rsid w:val="00830FBB"/>
    <w:rsid w:val="00831A5E"/>
    <w:rsid w:val="00833404"/>
    <w:rsid w:val="00833E42"/>
    <w:rsid w:val="0083466B"/>
    <w:rsid w:val="0083662C"/>
    <w:rsid w:val="00836C44"/>
    <w:rsid w:val="0083754E"/>
    <w:rsid w:val="00837660"/>
    <w:rsid w:val="008410CA"/>
    <w:rsid w:val="008435AC"/>
    <w:rsid w:val="008450F8"/>
    <w:rsid w:val="00845E55"/>
    <w:rsid w:val="0084602B"/>
    <w:rsid w:val="00846270"/>
    <w:rsid w:val="008467E4"/>
    <w:rsid w:val="008470A2"/>
    <w:rsid w:val="00850190"/>
    <w:rsid w:val="008504D0"/>
    <w:rsid w:val="00852A4B"/>
    <w:rsid w:val="00852AFA"/>
    <w:rsid w:val="00852B59"/>
    <w:rsid w:val="00853055"/>
    <w:rsid w:val="008541B3"/>
    <w:rsid w:val="008543AD"/>
    <w:rsid w:val="00855BEB"/>
    <w:rsid w:val="008602E0"/>
    <w:rsid w:val="008606D4"/>
    <w:rsid w:val="00860F93"/>
    <w:rsid w:val="008611CA"/>
    <w:rsid w:val="00861327"/>
    <w:rsid w:val="008617AA"/>
    <w:rsid w:val="008634C8"/>
    <w:rsid w:val="00864290"/>
    <w:rsid w:val="00864950"/>
    <w:rsid w:val="008657AB"/>
    <w:rsid w:val="00865E53"/>
    <w:rsid w:val="00866504"/>
    <w:rsid w:val="00870EBA"/>
    <w:rsid w:val="00871A01"/>
    <w:rsid w:val="008721CA"/>
    <w:rsid w:val="008726F5"/>
    <w:rsid w:val="00873A10"/>
    <w:rsid w:val="00875473"/>
    <w:rsid w:val="00876932"/>
    <w:rsid w:val="008778DE"/>
    <w:rsid w:val="0088039E"/>
    <w:rsid w:val="00880D22"/>
    <w:rsid w:val="00880EEF"/>
    <w:rsid w:val="00881739"/>
    <w:rsid w:val="00882BBD"/>
    <w:rsid w:val="00882F82"/>
    <w:rsid w:val="00884BE6"/>
    <w:rsid w:val="00884CDC"/>
    <w:rsid w:val="0088503C"/>
    <w:rsid w:val="00885C93"/>
    <w:rsid w:val="00885D92"/>
    <w:rsid w:val="00887A39"/>
    <w:rsid w:val="008919CE"/>
    <w:rsid w:val="00891DD4"/>
    <w:rsid w:val="008929F0"/>
    <w:rsid w:val="00892D67"/>
    <w:rsid w:val="00893454"/>
    <w:rsid w:val="008952B1"/>
    <w:rsid w:val="008955BD"/>
    <w:rsid w:val="00895D05"/>
    <w:rsid w:val="00896A71"/>
    <w:rsid w:val="00897A25"/>
    <w:rsid w:val="008A0242"/>
    <w:rsid w:val="008A0A78"/>
    <w:rsid w:val="008A377C"/>
    <w:rsid w:val="008A46C5"/>
    <w:rsid w:val="008A48D3"/>
    <w:rsid w:val="008A504B"/>
    <w:rsid w:val="008A5C93"/>
    <w:rsid w:val="008A5CE8"/>
    <w:rsid w:val="008A6143"/>
    <w:rsid w:val="008A6219"/>
    <w:rsid w:val="008A6B2E"/>
    <w:rsid w:val="008B0ABC"/>
    <w:rsid w:val="008B19C4"/>
    <w:rsid w:val="008B3C6E"/>
    <w:rsid w:val="008B49DE"/>
    <w:rsid w:val="008B5C74"/>
    <w:rsid w:val="008B5FFF"/>
    <w:rsid w:val="008B6BDB"/>
    <w:rsid w:val="008C0DDE"/>
    <w:rsid w:val="008C164F"/>
    <w:rsid w:val="008C1684"/>
    <w:rsid w:val="008C2308"/>
    <w:rsid w:val="008C4BE0"/>
    <w:rsid w:val="008C5A23"/>
    <w:rsid w:val="008C60E9"/>
    <w:rsid w:val="008C7836"/>
    <w:rsid w:val="008C7A39"/>
    <w:rsid w:val="008C7D77"/>
    <w:rsid w:val="008C7FB5"/>
    <w:rsid w:val="008D030D"/>
    <w:rsid w:val="008D1C1C"/>
    <w:rsid w:val="008D24D2"/>
    <w:rsid w:val="008D3A54"/>
    <w:rsid w:val="008D3C39"/>
    <w:rsid w:val="008D3DE5"/>
    <w:rsid w:val="008D5192"/>
    <w:rsid w:val="008D5BEF"/>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20B"/>
    <w:rsid w:val="00904A06"/>
    <w:rsid w:val="0090512F"/>
    <w:rsid w:val="009057C5"/>
    <w:rsid w:val="009058B7"/>
    <w:rsid w:val="00907120"/>
    <w:rsid w:val="009109CD"/>
    <w:rsid w:val="00910E04"/>
    <w:rsid w:val="009115E3"/>
    <w:rsid w:val="00912828"/>
    <w:rsid w:val="009134A2"/>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2B5"/>
    <w:rsid w:val="00937FBD"/>
    <w:rsid w:val="009407B6"/>
    <w:rsid w:val="009428D7"/>
    <w:rsid w:val="00944976"/>
    <w:rsid w:val="00944A83"/>
    <w:rsid w:val="00944DFC"/>
    <w:rsid w:val="00947422"/>
    <w:rsid w:val="00947A4D"/>
    <w:rsid w:val="009505FC"/>
    <w:rsid w:val="009514EA"/>
    <w:rsid w:val="00951CC5"/>
    <w:rsid w:val="0095224A"/>
    <w:rsid w:val="0095378B"/>
    <w:rsid w:val="00953910"/>
    <w:rsid w:val="0095392E"/>
    <w:rsid w:val="009543A6"/>
    <w:rsid w:val="00954C5F"/>
    <w:rsid w:val="00957E6B"/>
    <w:rsid w:val="00957EF1"/>
    <w:rsid w:val="00961AC9"/>
    <w:rsid w:val="00961CD7"/>
    <w:rsid w:val="00962DDA"/>
    <w:rsid w:val="00962F49"/>
    <w:rsid w:val="00963C1E"/>
    <w:rsid w:val="00963DD1"/>
    <w:rsid w:val="00964105"/>
    <w:rsid w:val="00964BDE"/>
    <w:rsid w:val="0096520B"/>
    <w:rsid w:val="00965A5B"/>
    <w:rsid w:val="009666B4"/>
    <w:rsid w:val="00966785"/>
    <w:rsid w:val="009668C6"/>
    <w:rsid w:val="0096752D"/>
    <w:rsid w:val="0096781C"/>
    <w:rsid w:val="00967925"/>
    <w:rsid w:val="00970A9C"/>
    <w:rsid w:val="00970BEC"/>
    <w:rsid w:val="0097133C"/>
    <w:rsid w:val="00972374"/>
    <w:rsid w:val="009731F5"/>
    <w:rsid w:val="00973F4D"/>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34F4"/>
    <w:rsid w:val="009A4302"/>
    <w:rsid w:val="009A54D3"/>
    <w:rsid w:val="009A77CD"/>
    <w:rsid w:val="009B22D8"/>
    <w:rsid w:val="009B2BF5"/>
    <w:rsid w:val="009B41C2"/>
    <w:rsid w:val="009B424B"/>
    <w:rsid w:val="009B552A"/>
    <w:rsid w:val="009B70DA"/>
    <w:rsid w:val="009C0727"/>
    <w:rsid w:val="009C0DA2"/>
    <w:rsid w:val="009C19DF"/>
    <w:rsid w:val="009C3013"/>
    <w:rsid w:val="009C3405"/>
    <w:rsid w:val="009C536F"/>
    <w:rsid w:val="009C5F02"/>
    <w:rsid w:val="009C6214"/>
    <w:rsid w:val="009C6BE3"/>
    <w:rsid w:val="009C6EE6"/>
    <w:rsid w:val="009C7156"/>
    <w:rsid w:val="009C7336"/>
    <w:rsid w:val="009C7664"/>
    <w:rsid w:val="009D21FC"/>
    <w:rsid w:val="009D3C9E"/>
    <w:rsid w:val="009D4E0C"/>
    <w:rsid w:val="009D5315"/>
    <w:rsid w:val="009E271C"/>
    <w:rsid w:val="009E3840"/>
    <w:rsid w:val="009E41C5"/>
    <w:rsid w:val="009E448E"/>
    <w:rsid w:val="009E58E7"/>
    <w:rsid w:val="009E5C1D"/>
    <w:rsid w:val="009E6CB8"/>
    <w:rsid w:val="009E73CC"/>
    <w:rsid w:val="009E757A"/>
    <w:rsid w:val="009F15CA"/>
    <w:rsid w:val="009F20D6"/>
    <w:rsid w:val="009F27EA"/>
    <w:rsid w:val="009F4051"/>
    <w:rsid w:val="009F42CA"/>
    <w:rsid w:val="009F6CE8"/>
    <w:rsid w:val="009F7BC5"/>
    <w:rsid w:val="009F7CB6"/>
    <w:rsid w:val="00A00017"/>
    <w:rsid w:val="00A00E00"/>
    <w:rsid w:val="00A01CDF"/>
    <w:rsid w:val="00A045C1"/>
    <w:rsid w:val="00A04DFF"/>
    <w:rsid w:val="00A0550D"/>
    <w:rsid w:val="00A10225"/>
    <w:rsid w:val="00A10684"/>
    <w:rsid w:val="00A10979"/>
    <w:rsid w:val="00A11610"/>
    <w:rsid w:val="00A11D22"/>
    <w:rsid w:val="00A1294E"/>
    <w:rsid w:val="00A12DC8"/>
    <w:rsid w:val="00A13A16"/>
    <w:rsid w:val="00A13CA9"/>
    <w:rsid w:val="00A14A77"/>
    <w:rsid w:val="00A15730"/>
    <w:rsid w:val="00A165D9"/>
    <w:rsid w:val="00A16B79"/>
    <w:rsid w:val="00A16C20"/>
    <w:rsid w:val="00A16FBC"/>
    <w:rsid w:val="00A17263"/>
    <w:rsid w:val="00A17573"/>
    <w:rsid w:val="00A20D83"/>
    <w:rsid w:val="00A210B9"/>
    <w:rsid w:val="00A2134F"/>
    <w:rsid w:val="00A21CFE"/>
    <w:rsid w:val="00A22FB6"/>
    <w:rsid w:val="00A2310D"/>
    <w:rsid w:val="00A2457A"/>
    <w:rsid w:val="00A24FB1"/>
    <w:rsid w:val="00A27C95"/>
    <w:rsid w:val="00A30ABB"/>
    <w:rsid w:val="00A30D74"/>
    <w:rsid w:val="00A315AE"/>
    <w:rsid w:val="00A31CD9"/>
    <w:rsid w:val="00A3337C"/>
    <w:rsid w:val="00A34E4B"/>
    <w:rsid w:val="00A3540D"/>
    <w:rsid w:val="00A36578"/>
    <w:rsid w:val="00A36AB6"/>
    <w:rsid w:val="00A37A50"/>
    <w:rsid w:val="00A40ED3"/>
    <w:rsid w:val="00A41401"/>
    <w:rsid w:val="00A41B6D"/>
    <w:rsid w:val="00A41CC1"/>
    <w:rsid w:val="00A43B05"/>
    <w:rsid w:val="00A44162"/>
    <w:rsid w:val="00A449AF"/>
    <w:rsid w:val="00A452C2"/>
    <w:rsid w:val="00A45933"/>
    <w:rsid w:val="00A45E4D"/>
    <w:rsid w:val="00A46A5C"/>
    <w:rsid w:val="00A50102"/>
    <w:rsid w:val="00A515A6"/>
    <w:rsid w:val="00A51825"/>
    <w:rsid w:val="00A51F25"/>
    <w:rsid w:val="00A54225"/>
    <w:rsid w:val="00A55360"/>
    <w:rsid w:val="00A5635E"/>
    <w:rsid w:val="00A56613"/>
    <w:rsid w:val="00A57698"/>
    <w:rsid w:val="00A60D06"/>
    <w:rsid w:val="00A6173E"/>
    <w:rsid w:val="00A61E96"/>
    <w:rsid w:val="00A62572"/>
    <w:rsid w:val="00A63327"/>
    <w:rsid w:val="00A64A12"/>
    <w:rsid w:val="00A64F40"/>
    <w:rsid w:val="00A65439"/>
    <w:rsid w:val="00A66192"/>
    <w:rsid w:val="00A67ACD"/>
    <w:rsid w:val="00A71503"/>
    <w:rsid w:val="00A72864"/>
    <w:rsid w:val="00A73489"/>
    <w:rsid w:val="00A7372B"/>
    <w:rsid w:val="00A73AA7"/>
    <w:rsid w:val="00A74CFE"/>
    <w:rsid w:val="00A76C1E"/>
    <w:rsid w:val="00A802BB"/>
    <w:rsid w:val="00A805E1"/>
    <w:rsid w:val="00A80BEF"/>
    <w:rsid w:val="00A81B15"/>
    <w:rsid w:val="00A83A16"/>
    <w:rsid w:val="00A8467D"/>
    <w:rsid w:val="00A84D25"/>
    <w:rsid w:val="00A84EA0"/>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9E4"/>
    <w:rsid w:val="00AA75B4"/>
    <w:rsid w:val="00AB0C5E"/>
    <w:rsid w:val="00AB25ED"/>
    <w:rsid w:val="00AB2839"/>
    <w:rsid w:val="00AB3C3C"/>
    <w:rsid w:val="00AB3F85"/>
    <w:rsid w:val="00AB4AC5"/>
    <w:rsid w:val="00AB4B02"/>
    <w:rsid w:val="00AB5905"/>
    <w:rsid w:val="00AC04CB"/>
    <w:rsid w:val="00AC0FF6"/>
    <w:rsid w:val="00AC22DF"/>
    <w:rsid w:val="00AC41D2"/>
    <w:rsid w:val="00AC4886"/>
    <w:rsid w:val="00AC5901"/>
    <w:rsid w:val="00AC5DDB"/>
    <w:rsid w:val="00AC5F4C"/>
    <w:rsid w:val="00AC6CC8"/>
    <w:rsid w:val="00AC6F1E"/>
    <w:rsid w:val="00AC78B5"/>
    <w:rsid w:val="00AD069A"/>
    <w:rsid w:val="00AD0AA7"/>
    <w:rsid w:val="00AD1CE5"/>
    <w:rsid w:val="00AD21A1"/>
    <w:rsid w:val="00AD222C"/>
    <w:rsid w:val="00AD283D"/>
    <w:rsid w:val="00AD461E"/>
    <w:rsid w:val="00AD4994"/>
    <w:rsid w:val="00AD4B9B"/>
    <w:rsid w:val="00AD6CE0"/>
    <w:rsid w:val="00AD77D7"/>
    <w:rsid w:val="00AD78C4"/>
    <w:rsid w:val="00AE0517"/>
    <w:rsid w:val="00AE0E18"/>
    <w:rsid w:val="00AE0EFD"/>
    <w:rsid w:val="00AE116C"/>
    <w:rsid w:val="00AE1FFB"/>
    <w:rsid w:val="00AE261C"/>
    <w:rsid w:val="00AE48C8"/>
    <w:rsid w:val="00AE4E8F"/>
    <w:rsid w:val="00AE5031"/>
    <w:rsid w:val="00AF0E90"/>
    <w:rsid w:val="00AF472C"/>
    <w:rsid w:val="00AF4FDB"/>
    <w:rsid w:val="00AF7A38"/>
    <w:rsid w:val="00B00F5B"/>
    <w:rsid w:val="00B00FB5"/>
    <w:rsid w:val="00B04885"/>
    <w:rsid w:val="00B04C7E"/>
    <w:rsid w:val="00B0580C"/>
    <w:rsid w:val="00B0589A"/>
    <w:rsid w:val="00B11258"/>
    <w:rsid w:val="00B12202"/>
    <w:rsid w:val="00B12D0B"/>
    <w:rsid w:val="00B136A1"/>
    <w:rsid w:val="00B13EDE"/>
    <w:rsid w:val="00B14BC8"/>
    <w:rsid w:val="00B1709F"/>
    <w:rsid w:val="00B20C57"/>
    <w:rsid w:val="00B2120B"/>
    <w:rsid w:val="00B21FED"/>
    <w:rsid w:val="00B2272F"/>
    <w:rsid w:val="00B22ADA"/>
    <w:rsid w:val="00B24583"/>
    <w:rsid w:val="00B2597E"/>
    <w:rsid w:val="00B2715B"/>
    <w:rsid w:val="00B273FD"/>
    <w:rsid w:val="00B30074"/>
    <w:rsid w:val="00B306C6"/>
    <w:rsid w:val="00B30E5D"/>
    <w:rsid w:val="00B318AA"/>
    <w:rsid w:val="00B31B5D"/>
    <w:rsid w:val="00B335BE"/>
    <w:rsid w:val="00B3427A"/>
    <w:rsid w:val="00B357C9"/>
    <w:rsid w:val="00B36208"/>
    <w:rsid w:val="00B3769C"/>
    <w:rsid w:val="00B40D30"/>
    <w:rsid w:val="00B410F6"/>
    <w:rsid w:val="00B4128E"/>
    <w:rsid w:val="00B42FB9"/>
    <w:rsid w:val="00B43A0B"/>
    <w:rsid w:val="00B444B2"/>
    <w:rsid w:val="00B45EE9"/>
    <w:rsid w:val="00B5043F"/>
    <w:rsid w:val="00B50A7E"/>
    <w:rsid w:val="00B51BA0"/>
    <w:rsid w:val="00B526DE"/>
    <w:rsid w:val="00B5296E"/>
    <w:rsid w:val="00B52F39"/>
    <w:rsid w:val="00B533CB"/>
    <w:rsid w:val="00B5441D"/>
    <w:rsid w:val="00B55887"/>
    <w:rsid w:val="00B55D9A"/>
    <w:rsid w:val="00B57C4A"/>
    <w:rsid w:val="00B61FAF"/>
    <w:rsid w:val="00B62514"/>
    <w:rsid w:val="00B6261B"/>
    <w:rsid w:val="00B646AE"/>
    <w:rsid w:val="00B654F6"/>
    <w:rsid w:val="00B663CB"/>
    <w:rsid w:val="00B731E4"/>
    <w:rsid w:val="00B737E8"/>
    <w:rsid w:val="00B7517C"/>
    <w:rsid w:val="00B75673"/>
    <w:rsid w:val="00B75741"/>
    <w:rsid w:val="00B76AF1"/>
    <w:rsid w:val="00B775C1"/>
    <w:rsid w:val="00B80CEF"/>
    <w:rsid w:val="00B81D6C"/>
    <w:rsid w:val="00B81E5B"/>
    <w:rsid w:val="00B823DF"/>
    <w:rsid w:val="00B8317F"/>
    <w:rsid w:val="00B83426"/>
    <w:rsid w:val="00B83E3E"/>
    <w:rsid w:val="00B840FB"/>
    <w:rsid w:val="00B8446C"/>
    <w:rsid w:val="00B84D3F"/>
    <w:rsid w:val="00B870D4"/>
    <w:rsid w:val="00B87133"/>
    <w:rsid w:val="00B87687"/>
    <w:rsid w:val="00B9036C"/>
    <w:rsid w:val="00B90A15"/>
    <w:rsid w:val="00B90AB4"/>
    <w:rsid w:val="00B92920"/>
    <w:rsid w:val="00B93D6D"/>
    <w:rsid w:val="00B948C0"/>
    <w:rsid w:val="00B95507"/>
    <w:rsid w:val="00B95B57"/>
    <w:rsid w:val="00B960EA"/>
    <w:rsid w:val="00B96836"/>
    <w:rsid w:val="00BA0D2D"/>
    <w:rsid w:val="00BA1972"/>
    <w:rsid w:val="00BA1AB6"/>
    <w:rsid w:val="00BA25BC"/>
    <w:rsid w:val="00BA30A1"/>
    <w:rsid w:val="00BA3526"/>
    <w:rsid w:val="00BA35B8"/>
    <w:rsid w:val="00BA4272"/>
    <w:rsid w:val="00BA5EFD"/>
    <w:rsid w:val="00BA6D25"/>
    <w:rsid w:val="00BB08ED"/>
    <w:rsid w:val="00BB0C1C"/>
    <w:rsid w:val="00BB2AB5"/>
    <w:rsid w:val="00BB4346"/>
    <w:rsid w:val="00BB4B16"/>
    <w:rsid w:val="00BB5AC8"/>
    <w:rsid w:val="00BB66DF"/>
    <w:rsid w:val="00BB6B3A"/>
    <w:rsid w:val="00BC09C1"/>
    <w:rsid w:val="00BC151E"/>
    <w:rsid w:val="00BC4FA2"/>
    <w:rsid w:val="00BC53E1"/>
    <w:rsid w:val="00BC5BB4"/>
    <w:rsid w:val="00BC5CFD"/>
    <w:rsid w:val="00BC6163"/>
    <w:rsid w:val="00BC624A"/>
    <w:rsid w:val="00BC6DC0"/>
    <w:rsid w:val="00BD0770"/>
    <w:rsid w:val="00BD0905"/>
    <w:rsid w:val="00BD0D18"/>
    <w:rsid w:val="00BD17AE"/>
    <w:rsid w:val="00BD2F18"/>
    <w:rsid w:val="00BD3D54"/>
    <w:rsid w:val="00BD455F"/>
    <w:rsid w:val="00BD53A3"/>
    <w:rsid w:val="00BD6423"/>
    <w:rsid w:val="00BD6EAE"/>
    <w:rsid w:val="00BD707B"/>
    <w:rsid w:val="00BD7535"/>
    <w:rsid w:val="00BE20C8"/>
    <w:rsid w:val="00BE2C60"/>
    <w:rsid w:val="00BE3D27"/>
    <w:rsid w:val="00BE44C0"/>
    <w:rsid w:val="00BE5BE4"/>
    <w:rsid w:val="00BE6FC2"/>
    <w:rsid w:val="00BF0FDB"/>
    <w:rsid w:val="00BF140B"/>
    <w:rsid w:val="00BF144D"/>
    <w:rsid w:val="00BF3374"/>
    <w:rsid w:val="00BF4B30"/>
    <w:rsid w:val="00BF4E47"/>
    <w:rsid w:val="00BF5B3A"/>
    <w:rsid w:val="00BF6387"/>
    <w:rsid w:val="00BF65B8"/>
    <w:rsid w:val="00BF70DF"/>
    <w:rsid w:val="00C00AE7"/>
    <w:rsid w:val="00C0111B"/>
    <w:rsid w:val="00C017AD"/>
    <w:rsid w:val="00C03D96"/>
    <w:rsid w:val="00C052D8"/>
    <w:rsid w:val="00C065DE"/>
    <w:rsid w:val="00C07C9B"/>
    <w:rsid w:val="00C157D5"/>
    <w:rsid w:val="00C16052"/>
    <w:rsid w:val="00C1643C"/>
    <w:rsid w:val="00C16A1F"/>
    <w:rsid w:val="00C209B5"/>
    <w:rsid w:val="00C2113F"/>
    <w:rsid w:val="00C21275"/>
    <w:rsid w:val="00C222EE"/>
    <w:rsid w:val="00C24F7D"/>
    <w:rsid w:val="00C25247"/>
    <w:rsid w:val="00C255A0"/>
    <w:rsid w:val="00C26C44"/>
    <w:rsid w:val="00C26EE8"/>
    <w:rsid w:val="00C27EBA"/>
    <w:rsid w:val="00C3115D"/>
    <w:rsid w:val="00C32259"/>
    <w:rsid w:val="00C325ED"/>
    <w:rsid w:val="00C352A5"/>
    <w:rsid w:val="00C35E76"/>
    <w:rsid w:val="00C371FB"/>
    <w:rsid w:val="00C37FC9"/>
    <w:rsid w:val="00C42DFF"/>
    <w:rsid w:val="00C42F12"/>
    <w:rsid w:val="00C43B44"/>
    <w:rsid w:val="00C452E4"/>
    <w:rsid w:val="00C46010"/>
    <w:rsid w:val="00C46B1C"/>
    <w:rsid w:val="00C510BD"/>
    <w:rsid w:val="00C511B9"/>
    <w:rsid w:val="00C55C21"/>
    <w:rsid w:val="00C55E71"/>
    <w:rsid w:val="00C560EE"/>
    <w:rsid w:val="00C638E6"/>
    <w:rsid w:val="00C65303"/>
    <w:rsid w:val="00C67D73"/>
    <w:rsid w:val="00C70C5D"/>
    <w:rsid w:val="00C7214F"/>
    <w:rsid w:val="00C736A3"/>
    <w:rsid w:val="00C738A7"/>
    <w:rsid w:val="00C74B4D"/>
    <w:rsid w:val="00C74B63"/>
    <w:rsid w:val="00C759A3"/>
    <w:rsid w:val="00C759E4"/>
    <w:rsid w:val="00C77ADA"/>
    <w:rsid w:val="00C8000D"/>
    <w:rsid w:val="00C80762"/>
    <w:rsid w:val="00C80A9B"/>
    <w:rsid w:val="00C814B5"/>
    <w:rsid w:val="00C827EF"/>
    <w:rsid w:val="00C8344F"/>
    <w:rsid w:val="00C841AD"/>
    <w:rsid w:val="00C84641"/>
    <w:rsid w:val="00C846C7"/>
    <w:rsid w:val="00C846FC"/>
    <w:rsid w:val="00C84EC1"/>
    <w:rsid w:val="00C84F06"/>
    <w:rsid w:val="00C8507C"/>
    <w:rsid w:val="00C850CC"/>
    <w:rsid w:val="00C85DFF"/>
    <w:rsid w:val="00C85EB1"/>
    <w:rsid w:val="00C9278C"/>
    <w:rsid w:val="00C927DA"/>
    <w:rsid w:val="00C94F31"/>
    <w:rsid w:val="00C958F3"/>
    <w:rsid w:val="00CA0193"/>
    <w:rsid w:val="00CA179A"/>
    <w:rsid w:val="00CA3A27"/>
    <w:rsid w:val="00CA517A"/>
    <w:rsid w:val="00CA77F9"/>
    <w:rsid w:val="00CA7954"/>
    <w:rsid w:val="00CB17C8"/>
    <w:rsid w:val="00CB17F5"/>
    <w:rsid w:val="00CB1D77"/>
    <w:rsid w:val="00CB2259"/>
    <w:rsid w:val="00CB29E4"/>
    <w:rsid w:val="00CB39EF"/>
    <w:rsid w:val="00CB4150"/>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589A"/>
    <w:rsid w:val="00CE6ACB"/>
    <w:rsid w:val="00CF0031"/>
    <w:rsid w:val="00CF026C"/>
    <w:rsid w:val="00CF0C99"/>
    <w:rsid w:val="00CF2B8C"/>
    <w:rsid w:val="00CF2E59"/>
    <w:rsid w:val="00CF30C0"/>
    <w:rsid w:val="00CF36CB"/>
    <w:rsid w:val="00CF46D3"/>
    <w:rsid w:val="00CF54EB"/>
    <w:rsid w:val="00CF5FBC"/>
    <w:rsid w:val="00D024C4"/>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195"/>
    <w:rsid w:val="00D22F52"/>
    <w:rsid w:val="00D24556"/>
    <w:rsid w:val="00D245E2"/>
    <w:rsid w:val="00D25D92"/>
    <w:rsid w:val="00D26312"/>
    <w:rsid w:val="00D26D63"/>
    <w:rsid w:val="00D279C7"/>
    <w:rsid w:val="00D32F72"/>
    <w:rsid w:val="00D33575"/>
    <w:rsid w:val="00D33908"/>
    <w:rsid w:val="00D358B7"/>
    <w:rsid w:val="00D36F29"/>
    <w:rsid w:val="00D37444"/>
    <w:rsid w:val="00D37A5A"/>
    <w:rsid w:val="00D402C2"/>
    <w:rsid w:val="00D4122F"/>
    <w:rsid w:val="00D41A87"/>
    <w:rsid w:val="00D41AF1"/>
    <w:rsid w:val="00D422F9"/>
    <w:rsid w:val="00D450CF"/>
    <w:rsid w:val="00D45956"/>
    <w:rsid w:val="00D45D41"/>
    <w:rsid w:val="00D46F53"/>
    <w:rsid w:val="00D47C64"/>
    <w:rsid w:val="00D50406"/>
    <w:rsid w:val="00D5113B"/>
    <w:rsid w:val="00D51ABA"/>
    <w:rsid w:val="00D520E4"/>
    <w:rsid w:val="00D52694"/>
    <w:rsid w:val="00D53C01"/>
    <w:rsid w:val="00D54E81"/>
    <w:rsid w:val="00D5535C"/>
    <w:rsid w:val="00D55B87"/>
    <w:rsid w:val="00D560D0"/>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77DB5"/>
    <w:rsid w:val="00D801E0"/>
    <w:rsid w:val="00D831D7"/>
    <w:rsid w:val="00D8465F"/>
    <w:rsid w:val="00D84F2F"/>
    <w:rsid w:val="00D85322"/>
    <w:rsid w:val="00D85C7B"/>
    <w:rsid w:val="00D90529"/>
    <w:rsid w:val="00D92243"/>
    <w:rsid w:val="00D922A6"/>
    <w:rsid w:val="00D9442D"/>
    <w:rsid w:val="00D95F20"/>
    <w:rsid w:val="00D9763F"/>
    <w:rsid w:val="00DA175A"/>
    <w:rsid w:val="00DA2833"/>
    <w:rsid w:val="00DA3703"/>
    <w:rsid w:val="00DA44AD"/>
    <w:rsid w:val="00DA498F"/>
    <w:rsid w:val="00DA56EA"/>
    <w:rsid w:val="00DA6215"/>
    <w:rsid w:val="00DA66C3"/>
    <w:rsid w:val="00DA7C0A"/>
    <w:rsid w:val="00DB0E27"/>
    <w:rsid w:val="00DB0E74"/>
    <w:rsid w:val="00DB3960"/>
    <w:rsid w:val="00DB4A68"/>
    <w:rsid w:val="00DB66EE"/>
    <w:rsid w:val="00DB6C83"/>
    <w:rsid w:val="00DB77F6"/>
    <w:rsid w:val="00DB79AD"/>
    <w:rsid w:val="00DC07AA"/>
    <w:rsid w:val="00DC0D65"/>
    <w:rsid w:val="00DC5179"/>
    <w:rsid w:val="00DC5D50"/>
    <w:rsid w:val="00DC7C16"/>
    <w:rsid w:val="00DD0C2C"/>
    <w:rsid w:val="00DD3063"/>
    <w:rsid w:val="00DD4BF9"/>
    <w:rsid w:val="00DD52A2"/>
    <w:rsid w:val="00DD7E5E"/>
    <w:rsid w:val="00DE00E7"/>
    <w:rsid w:val="00DE1690"/>
    <w:rsid w:val="00DE40C2"/>
    <w:rsid w:val="00DE427B"/>
    <w:rsid w:val="00DE5107"/>
    <w:rsid w:val="00DE630B"/>
    <w:rsid w:val="00DE66C8"/>
    <w:rsid w:val="00DE7486"/>
    <w:rsid w:val="00DF00AC"/>
    <w:rsid w:val="00DF1F4A"/>
    <w:rsid w:val="00DF24BD"/>
    <w:rsid w:val="00DF3BD2"/>
    <w:rsid w:val="00DF4663"/>
    <w:rsid w:val="00DF4FC4"/>
    <w:rsid w:val="00DF7117"/>
    <w:rsid w:val="00DF7BB1"/>
    <w:rsid w:val="00E00224"/>
    <w:rsid w:val="00E0101F"/>
    <w:rsid w:val="00E018E8"/>
    <w:rsid w:val="00E026AA"/>
    <w:rsid w:val="00E038CE"/>
    <w:rsid w:val="00E0463C"/>
    <w:rsid w:val="00E04B29"/>
    <w:rsid w:val="00E04CCB"/>
    <w:rsid w:val="00E077C9"/>
    <w:rsid w:val="00E106BB"/>
    <w:rsid w:val="00E11C02"/>
    <w:rsid w:val="00E1551F"/>
    <w:rsid w:val="00E16985"/>
    <w:rsid w:val="00E2022B"/>
    <w:rsid w:val="00E20E5A"/>
    <w:rsid w:val="00E224FC"/>
    <w:rsid w:val="00E25600"/>
    <w:rsid w:val="00E25A67"/>
    <w:rsid w:val="00E30411"/>
    <w:rsid w:val="00E31F57"/>
    <w:rsid w:val="00E32159"/>
    <w:rsid w:val="00E322ED"/>
    <w:rsid w:val="00E336C5"/>
    <w:rsid w:val="00E3425B"/>
    <w:rsid w:val="00E34794"/>
    <w:rsid w:val="00E35A79"/>
    <w:rsid w:val="00E35CC5"/>
    <w:rsid w:val="00E40862"/>
    <w:rsid w:val="00E40945"/>
    <w:rsid w:val="00E41143"/>
    <w:rsid w:val="00E41279"/>
    <w:rsid w:val="00E41EB5"/>
    <w:rsid w:val="00E43935"/>
    <w:rsid w:val="00E4412D"/>
    <w:rsid w:val="00E447B9"/>
    <w:rsid w:val="00E46512"/>
    <w:rsid w:val="00E5001A"/>
    <w:rsid w:val="00E5006C"/>
    <w:rsid w:val="00E502C4"/>
    <w:rsid w:val="00E51FAF"/>
    <w:rsid w:val="00E52535"/>
    <w:rsid w:val="00E532BE"/>
    <w:rsid w:val="00E53AF8"/>
    <w:rsid w:val="00E53F62"/>
    <w:rsid w:val="00E54E9B"/>
    <w:rsid w:val="00E55ABC"/>
    <w:rsid w:val="00E56CE5"/>
    <w:rsid w:val="00E57B74"/>
    <w:rsid w:val="00E60AAB"/>
    <w:rsid w:val="00E62E16"/>
    <w:rsid w:val="00E62E65"/>
    <w:rsid w:val="00E634A3"/>
    <w:rsid w:val="00E66E41"/>
    <w:rsid w:val="00E700BB"/>
    <w:rsid w:val="00E70E1F"/>
    <w:rsid w:val="00E711AE"/>
    <w:rsid w:val="00E73347"/>
    <w:rsid w:val="00E73729"/>
    <w:rsid w:val="00E7484B"/>
    <w:rsid w:val="00E8093B"/>
    <w:rsid w:val="00E812BD"/>
    <w:rsid w:val="00E81F5D"/>
    <w:rsid w:val="00E82FA7"/>
    <w:rsid w:val="00E8629F"/>
    <w:rsid w:val="00E86549"/>
    <w:rsid w:val="00E87347"/>
    <w:rsid w:val="00E8740D"/>
    <w:rsid w:val="00E876C5"/>
    <w:rsid w:val="00E876EC"/>
    <w:rsid w:val="00E87916"/>
    <w:rsid w:val="00E901A2"/>
    <w:rsid w:val="00E90B54"/>
    <w:rsid w:val="00E910FC"/>
    <w:rsid w:val="00E93E32"/>
    <w:rsid w:val="00E94990"/>
    <w:rsid w:val="00E9594C"/>
    <w:rsid w:val="00E96112"/>
    <w:rsid w:val="00E97AA9"/>
    <w:rsid w:val="00E97DB9"/>
    <w:rsid w:val="00EA023F"/>
    <w:rsid w:val="00EA09B1"/>
    <w:rsid w:val="00EA0D0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1F1"/>
    <w:rsid w:val="00EC6227"/>
    <w:rsid w:val="00EC65A1"/>
    <w:rsid w:val="00EC6A1C"/>
    <w:rsid w:val="00EC6E93"/>
    <w:rsid w:val="00ED1C52"/>
    <w:rsid w:val="00ED2C66"/>
    <w:rsid w:val="00ED4256"/>
    <w:rsid w:val="00ED5D62"/>
    <w:rsid w:val="00ED622A"/>
    <w:rsid w:val="00EE066A"/>
    <w:rsid w:val="00EE12F3"/>
    <w:rsid w:val="00EE2605"/>
    <w:rsid w:val="00EE3A95"/>
    <w:rsid w:val="00EE4167"/>
    <w:rsid w:val="00EE4B0E"/>
    <w:rsid w:val="00EE4E1E"/>
    <w:rsid w:val="00EE5692"/>
    <w:rsid w:val="00EE5BAE"/>
    <w:rsid w:val="00EE6067"/>
    <w:rsid w:val="00EE677A"/>
    <w:rsid w:val="00EF0164"/>
    <w:rsid w:val="00EF0CA1"/>
    <w:rsid w:val="00EF4235"/>
    <w:rsid w:val="00EF42C6"/>
    <w:rsid w:val="00EF42C9"/>
    <w:rsid w:val="00EF4DB4"/>
    <w:rsid w:val="00EF53BF"/>
    <w:rsid w:val="00EF5511"/>
    <w:rsid w:val="00EF5D8B"/>
    <w:rsid w:val="00EF60D4"/>
    <w:rsid w:val="00EF6EE5"/>
    <w:rsid w:val="00EF75D0"/>
    <w:rsid w:val="00F00762"/>
    <w:rsid w:val="00F0129D"/>
    <w:rsid w:val="00F01416"/>
    <w:rsid w:val="00F037E0"/>
    <w:rsid w:val="00F04035"/>
    <w:rsid w:val="00F04367"/>
    <w:rsid w:val="00F0557F"/>
    <w:rsid w:val="00F0564A"/>
    <w:rsid w:val="00F05D4D"/>
    <w:rsid w:val="00F05DFF"/>
    <w:rsid w:val="00F072D8"/>
    <w:rsid w:val="00F07C7D"/>
    <w:rsid w:val="00F10310"/>
    <w:rsid w:val="00F109C4"/>
    <w:rsid w:val="00F10B79"/>
    <w:rsid w:val="00F10D39"/>
    <w:rsid w:val="00F11DB8"/>
    <w:rsid w:val="00F12464"/>
    <w:rsid w:val="00F12D23"/>
    <w:rsid w:val="00F14A93"/>
    <w:rsid w:val="00F15855"/>
    <w:rsid w:val="00F163BC"/>
    <w:rsid w:val="00F16572"/>
    <w:rsid w:val="00F16D32"/>
    <w:rsid w:val="00F16F27"/>
    <w:rsid w:val="00F1709D"/>
    <w:rsid w:val="00F17FE1"/>
    <w:rsid w:val="00F2065F"/>
    <w:rsid w:val="00F2267B"/>
    <w:rsid w:val="00F2271F"/>
    <w:rsid w:val="00F24C97"/>
    <w:rsid w:val="00F279BB"/>
    <w:rsid w:val="00F27BAC"/>
    <w:rsid w:val="00F27C57"/>
    <w:rsid w:val="00F30653"/>
    <w:rsid w:val="00F31D4A"/>
    <w:rsid w:val="00F3413D"/>
    <w:rsid w:val="00F35F5E"/>
    <w:rsid w:val="00F36B8F"/>
    <w:rsid w:val="00F375C8"/>
    <w:rsid w:val="00F37C31"/>
    <w:rsid w:val="00F42619"/>
    <w:rsid w:val="00F43977"/>
    <w:rsid w:val="00F44329"/>
    <w:rsid w:val="00F45E15"/>
    <w:rsid w:val="00F508B8"/>
    <w:rsid w:val="00F50CC4"/>
    <w:rsid w:val="00F5142B"/>
    <w:rsid w:val="00F5153F"/>
    <w:rsid w:val="00F52880"/>
    <w:rsid w:val="00F5725D"/>
    <w:rsid w:val="00F57C32"/>
    <w:rsid w:val="00F62372"/>
    <w:rsid w:val="00F6262B"/>
    <w:rsid w:val="00F635D5"/>
    <w:rsid w:val="00F6508E"/>
    <w:rsid w:val="00F65CD9"/>
    <w:rsid w:val="00F67F22"/>
    <w:rsid w:val="00F70161"/>
    <w:rsid w:val="00F719AC"/>
    <w:rsid w:val="00F71C39"/>
    <w:rsid w:val="00F727E6"/>
    <w:rsid w:val="00F727F8"/>
    <w:rsid w:val="00F77B6B"/>
    <w:rsid w:val="00F77EB0"/>
    <w:rsid w:val="00F77FA6"/>
    <w:rsid w:val="00F804F7"/>
    <w:rsid w:val="00F81AC1"/>
    <w:rsid w:val="00F86CC4"/>
    <w:rsid w:val="00F87101"/>
    <w:rsid w:val="00F9026A"/>
    <w:rsid w:val="00F90E88"/>
    <w:rsid w:val="00F91F8F"/>
    <w:rsid w:val="00F9209E"/>
    <w:rsid w:val="00F922E0"/>
    <w:rsid w:val="00F94976"/>
    <w:rsid w:val="00F94ADB"/>
    <w:rsid w:val="00F95763"/>
    <w:rsid w:val="00FA174D"/>
    <w:rsid w:val="00FA21AF"/>
    <w:rsid w:val="00FA3FA0"/>
    <w:rsid w:val="00FA4597"/>
    <w:rsid w:val="00FA4C2A"/>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D7B27"/>
    <w:rsid w:val="00FE019A"/>
    <w:rsid w:val="00FE11AB"/>
    <w:rsid w:val="00FE6651"/>
    <w:rsid w:val="00FF04B3"/>
    <w:rsid w:val="00FF0948"/>
    <w:rsid w:val="00FF1125"/>
    <w:rsid w:val="00FF16E1"/>
    <w:rsid w:val="00FF3396"/>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AF957"/>
  <w15:chartTrackingRefBased/>
  <w15:docId w15:val="{014860A4-6DBE-4DF6-AAA1-4B9122EE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0436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1"/>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styleId="TOC6">
    <w:name w:val="toc 6"/>
    <w:basedOn w:val="TOC5"/>
    <w:next w:val="a0"/>
    <w:uiPriority w:val="1"/>
    <w:qFormat/>
    <w:pPr>
      <w:ind w:left="1985" w:hanging="1985"/>
    </w:pPr>
  </w:style>
  <w:style w:type="paragraph" w:styleId="TOC7">
    <w:name w:val="toc 7"/>
    <w:basedOn w:val="TOC6"/>
    <w:next w:val="a0"/>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3"/>
    <w:pPr>
      <w:ind w:left="1135"/>
    </w:pPr>
  </w:style>
  <w:style w:type="paragraph" w:styleId="24">
    <w:name w:val="List 2"/>
    <w:basedOn w:val="aa"/>
    <w:pPr>
      <w:ind w:left="851"/>
    </w:p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1"/>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2"/>
    <w:semiHidden/>
  </w:style>
  <w:style w:type="paragraph" w:styleId="af5">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2">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14">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4">
    <w:name w:val="Table Normal4"/>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UnresolvedMention1">
    <w:name w:val="Unresolved Mention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6"/>
    <w:rsid w:val="009860DC"/>
    <w:rPr>
      <w:rFonts w:eastAsia="宋体"/>
    </w:rPr>
  </w:style>
  <w:style w:type="character" w:customStyle="1" w:styleId="16">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5">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wsinsathitchai@apple.com"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55951-4DC6-4D91-964B-B3E7CDFF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TRP TRS WI</vt:lpstr>
    </vt:vector>
  </TitlesOfParts>
  <Company>vivo</Company>
  <LinksUpToDate>false</LinksUpToDate>
  <CharactersWithSpaces>1777</CharactersWithSpaces>
  <SharedDoc>false</SharedDoc>
  <HyperlinkBase/>
  <HLinks>
    <vt:vector size="18" baseType="variant">
      <vt:variant>
        <vt:i4>8060928</vt:i4>
      </vt:variant>
      <vt:variant>
        <vt:i4>6</vt:i4>
      </vt:variant>
      <vt:variant>
        <vt:i4>0</vt:i4>
      </vt:variant>
      <vt:variant>
        <vt:i4>5</vt:i4>
      </vt:variant>
      <vt:variant>
        <vt:lpwstr>mailto:3GPPLiaison@etsi.org</vt:lpwstr>
      </vt:variant>
      <vt:variant>
        <vt:lpwstr/>
      </vt:variant>
      <vt:variant>
        <vt:i4>852028</vt:i4>
      </vt:variant>
      <vt:variant>
        <vt:i4>3</vt:i4>
      </vt:variant>
      <vt:variant>
        <vt:i4>0</vt:i4>
      </vt:variant>
      <vt:variant>
        <vt:i4>5</vt:i4>
      </vt:variant>
      <vt:variant>
        <vt:lpwstr>mailto:wsinsathitchai@apple.com</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TS 38.161</dc:subject>
  <dc:creator>Ruixin Wang</dc:creator>
  <cp:keywords>NR, radio, CTPClassification=CTP_PUBLIC:VisualMarkings=, CTPClassification=CTP_NT</cp:keywords>
  <dc:description/>
  <cp:lastModifiedBy>Ruixin Wang (vivo)</cp:lastModifiedBy>
  <cp:revision>6</cp:revision>
  <dcterms:created xsi:type="dcterms:W3CDTF">2024-10-17T08:01:00Z</dcterms:created>
  <dcterms:modified xsi:type="dcterms:W3CDTF">2024-10-18T00:33:00Z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